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02241C61" w:rsidR="00644FF1" w:rsidRPr="00A869A9" w:rsidRDefault="003B6DFF">
      <w:pPr>
        <w:pStyle w:val="Heading5"/>
        <w:tabs>
          <w:tab w:val="left" w:pos="1985"/>
        </w:tabs>
        <w:spacing w:after="120"/>
        <w:ind w:left="1985" w:hanging="1985"/>
        <w:jc w:val="center"/>
        <w:rPr>
          <w:rFonts w:cs="Arial"/>
          <w:sz w:val="20"/>
          <w:lang w:val="en-DE"/>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A869A9">
        <w:rPr>
          <w:rFonts w:cs="Arial"/>
          <w:sz w:val="20"/>
          <w:lang w:val="en-DE"/>
        </w:rPr>
        <w:t>10</w:t>
      </w:r>
      <w:r w:rsidR="00A8389E">
        <w:rPr>
          <w:rFonts w:cs="Arial"/>
          <w:sz w:val="20"/>
          <w:lang w:val="en-DE"/>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E7C5520"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56ADB">
              <w:rPr>
                <w:rFonts w:ascii="Arial" w:hAnsi="Arial" w:cs="Arial"/>
                <w:b/>
                <w:color w:val="0000FF"/>
                <w:highlight w:val="yellow"/>
                <w:lang w:val="en-US"/>
              </w:rPr>
              <w:t xml:space="preserve">IST </w:t>
            </w:r>
            <w:r w:rsidR="00B63BD8">
              <w:rPr>
                <w:rFonts w:ascii="Arial" w:hAnsi="Arial" w:cs="Arial"/>
                <w:b/>
                <w:color w:val="0000FF"/>
                <w:highlight w:val="yellow"/>
                <w:lang w:val="en-US"/>
              </w:rPr>
              <w:t>(UTC+</w:t>
            </w:r>
            <w:r w:rsidR="00B56ADB">
              <w:rPr>
                <w:rFonts w:ascii="Arial" w:hAnsi="Arial" w:cs="Arial"/>
                <w:b/>
                <w:color w:val="0000FF"/>
                <w:highlight w:val="yellow"/>
                <w:lang w:val="en-US"/>
              </w:rPr>
              <w:t>5:30</w:t>
            </w:r>
            <w:r w:rsidR="00B63BD8">
              <w:rPr>
                <w:rFonts w:ascii="Arial" w:hAnsi="Arial" w:cs="Arial"/>
                <w:b/>
                <w:color w:val="0000FF"/>
                <w:highlight w:val="yellow"/>
                <w:lang w:val="en-US"/>
              </w:rPr>
              <w:t>)</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IST</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w:t>
            </w:r>
            <w:r w:rsidR="002A2005">
              <w:rPr>
                <w:rFonts w:ascii="Arial" w:hAnsi="Arial" w:cs="Arial"/>
                <w:b/>
                <w:color w:val="0000FF"/>
                <w:highlight w:val="yellow"/>
                <w:lang w:val="en-DE"/>
              </w:rPr>
              <w:t>5:30</w:t>
            </w:r>
            <w:r w:rsidR="00B63BD8">
              <w:rPr>
                <w:rFonts w:ascii="Arial" w:hAnsi="Arial" w:cs="Arial"/>
                <w:b/>
                <w:color w:val="0000FF"/>
                <w:highlight w:val="yellow"/>
                <w:lang w:val="en-US"/>
              </w:rPr>
              <w:t>)</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705822" w14:textId="7057EAC9" w:rsidR="002D1564" w:rsidRPr="004D3097" w:rsidRDefault="00B56ADB" w:rsidP="002D1564">
            <w:pPr>
              <w:spacing w:after="0"/>
              <w:rPr>
                <w:rFonts w:ascii="Arial" w:hAnsi="Arial" w:cs="Arial"/>
                <w:sz w:val="14"/>
                <w:szCs w:val="14"/>
                <w:lang w:val="en-US"/>
              </w:rPr>
            </w:pPr>
            <w:hyperlink r:id="rId9" w:tgtFrame="_blank" w:history="1">
              <w:r w:rsidR="002A2005">
                <w:rPr>
                  <w:rStyle w:val="Hyperlink"/>
                  <w:rFonts w:ascii="Arial" w:hAnsi="Arial" w:cs="Arial"/>
                  <w:sz w:val="14"/>
                  <w:szCs w:val="14"/>
                  <w:lang w:val="en-US"/>
                </w:rPr>
                <w:t>CP</w:t>
              </w:r>
              <w:r w:rsidR="002A2005">
                <w:rPr>
                  <w:rStyle w:val="Hyperlink"/>
                  <w:rFonts w:ascii="Arial" w:hAnsi="Arial" w:cs="Arial"/>
                  <w:sz w:val="14"/>
                  <w:szCs w:val="14"/>
                  <w:lang w:val="en-US"/>
                </w:rPr>
                <w:noBreakHyphen/>
                <w:t xml:space="preserve">232001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2F71B586"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B56ADB">
              <w:rPr>
                <w:rFonts w:ascii="Arial" w:hAnsi="Arial" w:cs="Arial"/>
                <w:lang w:val="en-DE"/>
              </w:rPr>
              <w:t>September</w:t>
            </w:r>
            <w:r>
              <w:rPr>
                <w:rFonts w:ascii="Arial" w:hAnsi="Arial" w:cs="Arial"/>
                <w:lang w:val="en-US"/>
              </w:rPr>
              <w:t xml:space="preserve"> </w:t>
            </w:r>
            <w:r w:rsidR="00A869A9">
              <w:rPr>
                <w:rFonts w:ascii="Arial" w:hAnsi="Arial" w:cs="Arial"/>
                <w:lang w:val="en-DE"/>
              </w:rPr>
              <w:t>1</w:t>
            </w:r>
            <w:r w:rsidR="00A8389E">
              <w:rPr>
                <w:rFonts w:ascii="Arial" w:hAnsi="Arial" w:cs="Arial"/>
                <w:lang w:val="en-DE"/>
              </w:rPr>
              <w:t>1</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lang w:val="en-DE"/>
              </w:rPr>
              <w:t>(UTC+</w:t>
            </w:r>
            <w:r w:rsidR="002A2005">
              <w:rPr>
                <w:rFonts w:ascii="Arial" w:hAnsi="Arial" w:cs="Arial"/>
                <w:lang w:val="en-DE"/>
              </w:rPr>
              <w:t>5:30</w:t>
            </w:r>
            <w:r w:rsidR="00A869A9">
              <w:rPr>
                <w:rFonts w:ascii="Arial" w:hAnsi="Arial" w:cs="Arial"/>
                <w:lang w:val="en-DE"/>
              </w:rPr>
              <w:t>)</w:t>
            </w:r>
          </w:p>
          <w:p w14:paraId="64A742EB" w14:textId="152B7753"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B56ADB">
              <w:rPr>
                <w:rFonts w:ascii="Arial" w:hAnsi="Arial" w:cs="Arial"/>
                <w:lang w:val="en-DE"/>
              </w:rPr>
              <w:t>September</w:t>
            </w:r>
            <w:r w:rsidRPr="003E444D">
              <w:rPr>
                <w:rFonts w:ascii="Arial" w:hAnsi="Arial" w:cs="Arial"/>
                <w:lang w:val="en-US"/>
              </w:rPr>
              <w:t xml:space="preserve"> </w:t>
            </w:r>
            <w:r w:rsidR="00A869A9">
              <w:rPr>
                <w:rFonts w:ascii="Arial" w:hAnsi="Arial" w:cs="Arial"/>
                <w:lang w:val="en-DE"/>
              </w:rPr>
              <w:t>1</w:t>
            </w:r>
            <w:r w:rsidR="00A8389E">
              <w:rPr>
                <w:rFonts w:ascii="Arial" w:hAnsi="Arial" w:cs="Arial"/>
                <w:lang w:val="en-DE"/>
              </w:rPr>
              <w:t>2</w:t>
            </w:r>
            <w:r w:rsidRPr="003E444D">
              <w:rPr>
                <w:rFonts w:ascii="Arial" w:hAnsi="Arial" w:cs="Arial"/>
                <w:lang w:val="en-US"/>
              </w:rPr>
              <w:t xml:space="preserve">, 2023, 17h30 </w:t>
            </w:r>
            <w:r w:rsidR="00A869A9">
              <w:rPr>
                <w:rFonts w:ascii="Arial" w:hAnsi="Arial" w:cs="Arial"/>
                <w:lang w:val="en-DE"/>
              </w:rPr>
              <w:t>(UTC+</w:t>
            </w:r>
            <w:r w:rsidR="002A2005">
              <w:rPr>
                <w:rFonts w:ascii="Arial" w:hAnsi="Arial" w:cs="Arial"/>
                <w:lang w:val="en-DE"/>
              </w:rPr>
              <w:t>5:30</w:t>
            </w:r>
            <w:r w:rsidR="00A869A9">
              <w:rPr>
                <w:rFonts w:ascii="Arial" w:hAnsi="Arial" w:cs="Arial"/>
                <w:lang w:val="en-DE"/>
              </w:rPr>
              <w:t>)</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D6B788D" w:rsidR="003E444D" w:rsidRPr="00515729" w:rsidRDefault="003E444D" w:rsidP="003E444D">
            <w:pPr>
              <w:rPr>
                <w:rFonts w:ascii="Arial" w:hAnsi="Arial" w:cs="Arial"/>
                <w:lang w:val="de-DE"/>
              </w:rPr>
            </w:pPr>
            <w:r w:rsidRPr="00515729">
              <w:rPr>
                <w:rFonts w:ascii="Arial" w:hAnsi="Arial" w:cs="Arial"/>
                <w:lang w:val="de-DE"/>
              </w:rPr>
              <w:t xml:space="preserve">Mon, </w:t>
            </w:r>
            <w:r w:rsidR="00B56ADB">
              <w:rPr>
                <w:rFonts w:ascii="Arial" w:hAnsi="Arial" w:cs="Arial"/>
                <w:lang w:val="de-DE"/>
              </w:rPr>
              <w:t>September</w:t>
            </w:r>
            <w:r w:rsidRPr="00515729">
              <w:rPr>
                <w:rFonts w:ascii="Arial" w:hAnsi="Arial" w:cs="Arial"/>
                <w:lang w:val="de-DE"/>
              </w:rPr>
              <w:t xml:space="preserve"> </w:t>
            </w:r>
            <w:r w:rsidR="009F06C3" w:rsidRPr="00515729">
              <w:rPr>
                <w:rFonts w:ascii="Arial" w:hAnsi="Arial" w:cs="Arial"/>
                <w:lang w:val="de-DE"/>
              </w:rPr>
              <w:t>1</w:t>
            </w:r>
            <w:r w:rsidR="00A8389E">
              <w:rPr>
                <w:rFonts w:ascii="Arial" w:hAnsi="Arial" w:cs="Arial"/>
                <w:lang w:val="en-DE"/>
              </w:rPr>
              <w:t>1</w:t>
            </w:r>
            <w:r w:rsidRPr="00515729">
              <w:rPr>
                <w:rFonts w:ascii="Arial" w:hAnsi="Arial" w:cs="Arial"/>
                <w:lang w:val="de-DE"/>
              </w:rPr>
              <w:t xml:space="preserve">: 09h00-17h30 </w:t>
            </w:r>
            <w:r w:rsidR="00515729">
              <w:rPr>
                <w:rFonts w:ascii="Arial" w:hAnsi="Arial" w:cs="Arial"/>
                <w:lang w:val="en-DE"/>
              </w:rPr>
              <w:t>IST</w:t>
            </w:r>
            <w:r w:rsidR="00A869A9">
              <w:rPr>
                <w:rFonts w:ascii="Arial" w:hAnsi="Arial" w:cs="Arial"/>
                <w:lang w:val="en-DE"/>
              </w:rPr>
              <w:t xml:space="preserve"> (UTC+</w:t>
            </w:r>
            <w:r w:rsidR="002A2005">
              <w:rPr>
                <w:rFonts w:ascii="Arial" w:hAnsi="Arial" w:cs="Arial"/>
                <w:lang w:val="en-DE"/>
              </w:rPr>
              <w:t>5:30</w:t>
            </w:r>
            <w:r w:rsidR="00A869A9">
              <w:rPr>
                <w:rFonts w:ascii="Arial" w:hAnsi="Arial" w:cs="Arial"/>
                <w:lang w:val="en-DE"/>
              </w:rPr>
              <w:t>)</w:t>
            </w:r>
          </w:p>
          <w:p w14:paraId="4F9D2CA1" w14:textId="06ABEC24" w:rsidR="003E444D" w:rsidRPr="003E444D" w:rsidRDefault="003E444D" w:rsidP="003E444D">
            <w:pPr>
              <w:rPr>
                <w:rFonts w:ascii="Arial" w:hAnsi="Arial" w:cs="Arial"/>
                <w:lang w:val="en-US"/>
              </w:rPr>
            </w:pPr>
            <w:r w:rsidRPr="003E444D">
              <w:rPr>
                <w:rFonts w:ascii="Arial" w:hAnsi="Arial" w:cs="Arial"/>
                <w:lang w:val="en-US"/>
              </w:rPr>
              <w:t xml:space="preserve">Tue, </w:t>
            </w:r>
            <w:r w:rsidR="00B56ADB">
              <w:rPr>
                <w:rFonts w:ascii="Arial" w:hAnsi="Arial" w:cs="Arial"/>
                <w:lang w:val="en-US"/>
              </w:rPr>
              <w:t>September</w:t>
            </w:r>
            <w:r w:rsidRPr="003E444D">
              <w:rPr>
                <w:rFonts w:ascii="Arial" w:hAnsi="Arial" w:cs="Arial"/>
                <w:lang w:val="en-US"/>
              </w:rPr>
              <w:t xml:space="preserve"> </w:t>
            </w:r>
            <w:r w:rsidR="009F06C3">
              <w:rPr>
                <w:rFonts w:ascii="Arial" w:hAnsi="Arial" w:cs="Arial"/>
                <w:lang w:val="en-US"/>
              </w:rPr>
              <w:t>1</w:t>
            </w:r>
            <w:r w:rsidR="00A8389E">
              <w:rPr>
                <w:rFonts w:ascii="Arial" w:hAnsi="Arial" w:cs="Arial"/>
                <w:lang w:val="en-DE"/>
              </w:rPr>
              <w:t>2</w:t>
            </w:r>
            <w:r w:rsidRPr="003E444D">
              <w:rPr>
                <w:rFonts w:ascii="Arial" w:hAnsi="Arial" w:cs="Arial"/>
                <w:lang w:val="en-US"/>
              </w:rPr>
              <w:t xml:space="preserve">:  09h00-17h30 </w:t>
            </w:r>
            <w:r w:rsidR="00515729">
              <w:rPr>
                <w:rFonts w:ascii="Arial" w:hAnsi="Arial" w:cs="Arial"/>
                <w:lang w:val="en-DE"/>
              </w:rPr>
              <w:t>IS</w:t>
            </w:r>
            <w:r w:rsidR="00A869A9">
              <w:rPr>
                <w:rFonts w:ascii="Arial" w:hAnsi="Arial" w:cs="Arial"/>
                <w:lang w:val="en-DE"/>
              </w:rPr>
              <w:t>T (UTC+</w:t>
            </w:r>
            <w:r w:rsidR="002A2005">
              <w:rPr>
                <w:rFonts w:ascii="Arial" w:hAnsi="Arial" w:cs="Arial"/>
                <w:lang w:val="en-DE"/>
              </w:rPr>
              <w:t>5:30</w:t>
            </w:r>
            <w:r w:rsidR="00A869A9">
              <w:rPr>
                <w:rFonts w:ascii="Arial" w:hAnsi="Arial" w:cs="Arial"/>
                <w:lang w:val="en-DE"/>
              </w:rPr>
              <w:t>)</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3352C38A"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B56ADB">
              <w:rPr>
                <w:rFonts w:ascii="Arial" w:hAnsi="Arial" w:cs="Arial"/>
              </w:rPr>
              <w:t>2</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lastRenderedPageBreak/>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5DF60356"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lang w:val="en-DE"/>
              </w:rPr>
              <w:t>10</w:t>
            </w:r>
            <w:r w:rsidR="00792A72">
              <w:rPr>
                <w:rFonts w:ascii="Arial" w:hAnsi="Arial" w:cs="Arial"/>
                <w:b/>
                <w:bCs/>
                <w:sz w:val="18"/>
                <w:szCs w:val="18"/>
                <w:lang w:val="en-DE"/>
              </w:rPr>
              <w:t>1</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B56ADB">
              <w:rPr>
                <w:rFonts w:ascii="Arial" w:hAnsi="Arial" w:cs="Arial"/>
                <w:b/>
                <w:bCs/>
                <w:sz w:val="18"/>
                <w:szCs w:val="18"/>
                <w:lang w:val="en-DE"/>
              </w:rPr>
              <w:t>September</w:t>
            </w:r>
            <w:r>
              <w:rPr>
                <w:rFonts w:ascii="Arial" w:hAnsi="Arial" w:cs="Arial"/>
                <w:b/>
                <w:bCs/>
                <w:sz w:val="18"/>
                <w:szCs w:val="18"/>
                <w:lang w:val="en-US"/>
              </w:rPr>
              <w:t xml:space="preserve"> </w:t>
            </w:r>
            <w:r w:rsidR="00A869A9">
              <w:rPr>
                <w:rFonts w:ascii="Arial" w:hAnsi="Arial" w:cs="Arial"/>
                <w:b/>
                <w:bCs/>
                <w:sz w:val="18"/>
                <w:szCs w:val="18"/>
                <w:lang w:val="en-DE"/>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w:t>
            </w:r>
            <w:r w:rsidR="00A869A9" w:rsidRPr="002A2005">
              <w:rPr>
                <w:rFonts w:ascii="Arial" w:hAnsi="Arial" w:cs="Arial"/>
                <w:b/>
                <w:bCs/>
                <w:sz w:val="18"/>
                <w:szCs w:val="18"/>
                <w:lang w:val="en-US"/>
              </w:rPr>
              <w:t>UTC+</w:t>
            </w:r>
            <w:r w:rsidR="002A2005" w:rsidRPr="002A2005">
              <w:rPr>
                <w:rFonts w:ascii="Arial" w:hAnsi="Arial" w:cs="Arial"/>
                <w:b/>
                <w:lang w:val="en-DE"/>
              </w:rPr>
              <w:t>5:30</w:t>
            </w:r>
            <w:r w:rsidR="00A869A9" w:rsidRPr="002A2005">
              <w:rPr>
                <w:rFonts w:ascii="Arial" w:hAnsi="Arial" w:cs="Arial"/>
                <w:b/>
                <w:bCs/>
                <w:sz w:val="18"/>
                <w:szCs w:val="18"/>
                <w:lang w:val="en-US"/>
              </w:rPr>
              <w:t>)</w:t>
            </w:r>
          </w:p>
          <w:p w14:paraId="1E708020" w14:textId="690D98D7"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B56ADB">
              <w:rPr>
                <w:rFonts w:ascii="Arial" w:hAnsi="Arial" w:cs="Arial"/>
                <w:b/>
                <w:bCs/>
                <w:sz w:val="18"/>
                <w:szCs w:val="18"/>
                <w:lang w:val="en-DE"/>
              </w:rPr>
              <w:t>September</w:t>
            </w:r>
            <w:r>
              <w:rPr>
                <w:rFonts w:ascii="Arial" w:hAnsi="Arial" w:cs="Arial"/>
                <w:b/>
                <w:bCs/>
                <w:sz w:val="18"/>
                <w:szCs w:val="18"/>
                <w:lang w:val="en-US"/>
              </w:rPr>
              <w:t xml:space="preserve"> </w:t>
            </w:r>
            <w:proofErr w:type="gramStart"/>
            <w:r w:rsidR="004F5561">
              <w:rPr>
                <w:rFonts w:ascii="Arial" w:hAnsi="Arial" w:cs="Arial"/>
                <w:b/>
                <w:bCs/>
                <w:sz w:val="18"/>
                <w:szCs w:val="18"/>
                <w:lang w:val="en-DE"/>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w:t>
            </w:r>
            <w:r w:rsidR="002A2005" w:rsidRPr="002A2005">
              <w:rPr>
                <w:rFonts w:ascii="Arial" w:hAnsi="Arial" w:cs="Arial"/>
                <w:b/>
                <w:lang w:val="en-DE"/>
              </w:rPr>
              <w:t>5:30</w:t>
            </w:r>
            <w:r w:rsidR="00A869A9" w:rsidRPr="00A869A9">
              <w:rPr>
                <w:rFonts w:ascii="Arial" w:hAnsi="Arial" w:cs="Arial"/>
                <w:b/>
                <w:bCs/>
                <w:sz w:val="18"/>
                <w:szCs w:val="18"/>
                <w:lang w:val="en-US"/>
              </w:rPr>
              <w:t>)</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1D6CBBDE"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B56ADB">
              <w:rPr>
                <w:rFonts w:ascii="Arial" w:hAnsi="Arial" w:cs="Arial"/>
                <w:b/>
                <w:bCs/>
                <w:sz w:val="18"/>
                <w:szCs w:val="18"/>
                <w:lang w:val="en-DE"/>
              </w:rPr>
              <w:t>September</w:t>
            </w:r>
            <w:r>
              <w:rPr>
                <w:rFonts w:ascii="Arial" w:hAnsi="Arial" w:cs="Arial"/>
                <w:b/>
                <w:bCs/>
                <w:sz w:val="18"/>
                <w:szCs w:val="18"/>
                <w:lang w:val="en-US"/>
              </w:rPr>
              <w:t xml:space="preserve"> </w:t>
            </w:r>
            <w:proofErr w:type="gramStart"/>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w:t>
            </w:r>
            <w:r w:rsidR="002A2005">
              <w:rPr>
                <w:rFonts w:ascii="Arial" w:hAnsi="Arial" w:cs="Arial"/>
                <w:b/>
                <w:bCs/>
                <w:sz w:val="18"/>
                <w:szCs w:val="18"/>
                <w:lang w:val="en-DE"/>
              </w:rPr>
              <w:t>5:30</w:t>
            </w:r>
            <w:r w:rsidR="004F5561" w:rsidRPr="00A869A9">
              <w:rPr>
                <w:rFonts w:ascii="Arial" w:hAnsi="Arial" w:cs="Arial"/>
                <w:b/>
                <w:bCs/>
                <w:sz w:val="18"/>
                <w:szCs w:val="18"/>
                <w:lang w:val="en-US"/>
              </w:rPr>
              <w:t>)</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325EAFAB"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B56ADB">
              <w:rPr>
                <w:rFonts w:ascii="Arial" w:hAnsi="Arial" w:cs="Arial"/>
                <w:b/>
                <w:bCs/>
                <w:sz w:val="18"/>
                <w:szCs w:val="18"/>
                <w:lang w:val="en-DE"/>
              </w:rPr>
              <w:t>September</w:t>
            </w:r>
            <w:r>
              <w:rPr>
                <w:rFonts w:ascii="Arial" w:hAnsi="Arial" w:cs="Arial"/>
                <w:b/>
                <w:bCs/>
                <w:sz w:val="18"/>
                <w:szCs w:val="18"/>
                <w:lang w:val="en-US"/>
              </w:rPr>
              <w:t xml:space="preserve"> </w:t>
            </w:r>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w:t>
            </w:r>
            <w:r w:rsidR="002A2005">
              <w:rPr>
                <w:rFonts w:ascii="Arial" w:hAnsi="Arial" w:cs="Arial"/>
                <w:b/>
                <w:bCs/>
                <w:sz w:val="18"/>
                <w:szCs w:val="18"/>
                <w:lang w:val="en-DE"/>
              </w:rPr>
              <w:t>5:30</w:t>
            </w:r>
            <w:r w:rsidR="004F5561" w:rsidRPr="00A869A9">
              <w:rPr>
                <w:rFonts w:ascii="Arial" w:hAnsi="Arial" w:cs="Arial"/>
                <w:b/>
                <w:bCs/>
                <w:sz w:val="18"/>
                <w:szCs w:val="18"/>
                <w:lang w:val="en-US"/>
              </w:rPr>
              <w:t>)</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C99EB82"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2A2005">
              <w:rPr>
                <w:rFonts w:ascii="Arial" w:hAnsi="Arial" w:cs="Arial"/>
                <w:sz w:val="14"/>
                <w:szCs w:val="14"/>
                <w:lang w:val="en-DE"/>
              </w:rPr>
              <w:t>5</w:t>
            </w:r>
            <w:r w:rsidRPr="003E444D">
              <w:rPr>
                <w:rFonts w:ascii="Arial" w:hAnsi="Arial" w:cs="Arial"/>
                <w:sz w:val="14"/>
                <w:szCs w:val="14"/>
                <w:lang w:val="en-US"/>
              </w:rPr>
              <w:t>.0</w:t>
            </w:r>
            <w:r w:rsidR="002A2005">
              <w:rPr>
                <w:rFonts w:ascii="Arial" w:hAnsi="Arial" w:cs="Arial"/>
                <w:sz w:val="14"/>
                <w:szCs w:val="14"/>
                <w:lang w:val="en-DE"/>
              </w:rPr>
              <w:t>8</w:t>
            </w:r>
            <w:r w:rsidRPr="003E444D">
              <w:rPr>
                <w:rFonts w:ascii="Arial" w:hAnsi="Arial" w:cs="Arial"/>
                <w:sz w:val="14"/>
                <w:szCs w:val="14"/>
                <w:lang w:val="en-US"/>
              </w:rPr>
              <w:t>.2023 13:00 UTC</w:t>
            </w:r>
          </w:p>
          <w:p w14:paraId="52C06E83" w14:textId="7ADDBEF7"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r>
            <w:r w:rsidR="002A2005">
              <w:rPr>
                <w:rFonts w:ascii="Arial" w:hAnsi="Arial" w:cs="Arial"/>
                <w:sz w:val="14"/>
                <w:szCs w:val="14"/>
                <w:lang w:val="en-DE"/>
              </w:rPr>
              <w:t>3</w:t>
            </w:r>
            <w:r w:rsidR="005D4D20">
              <w:rPr>
                <w:rFonts w:ascii="Arial" w:hAnsi="Arial" w:cs="Arial"/>
                <w:sz w:val="14"/>
                <w:szCs w:val="14"/>
                <w:lang w:val="en-DE"/>
              </w:rPr>
              <w:t>1</w:t>
            </w:r>
            <w:r w:rsidRPr="003E444D">
              <w:rPr>
                <w:rFonts w:ascii="Arial" w:hAnsi="Arial" w:cs="Arial"/>
                <w:sz w:val="14"/>
                <w:szCs w:val="14"/>
                <w:lang w:val="en-US"/>
              </w:rPr>
              <w:t>.0</w:t>
            </w:r>
            <w:r w:rsidR="002A2005">
              <w:rPr>
                <w:rFonts w:ascii="Arial" w:hAnsi="Arial" w:cs="Arial"/>
                <w:sz w:val="14"/>
                <w:szCs w:val="14"/>
                <w:lang w:val="en-DE"/>
              </w:rPr>
              <w:t>8</w:t>
            </w:r>
            <w:r w:rsidRPr="003E444D">
              <w:rPr>
                <w:rFonts w:ascii="Arial" w:hAnsi="Arial" w:cs="Arial"/>
                <w:sz w:val="14"/>
                <w:szCs w:val="14"/>
                <w:lang w:val="en-US"/>
              </w:rPr>
              <w:t>.2023 22:30 UTC</w:t>
            </w:r>
          </w:p>
          <w:p w14:paraId="3B5C6764" w14:textId="2E77E731"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lang w:val="en-DE"/>
              </w:rPr>
              <w:t>0</w:t>
            </w:r>
            <w:r w:rsidR="002A2005">
              <w:rPr>
                <w:rFonts w:ascii="Arial" w:hAnsi="Arial" w:cs="Arial"/>
                <w:sz w:val="14"/>
                <w:szCs w:val="14"/>
                <w:lang w:val="en-DE"/>
              </w:rPr>
              <w:t>1</w:t>
            </w:r>
            <w:r w:rsidRPr="003E444D">
              <w:rPr>
                <w:rFonts w:ascii="Arial" w:hAnsi="Arial" w:cs="Arial"/>
                <w:sz w:val="14"/>
                <w:szCs w:val="14"/>
                <w:lang w:val="en-US"/>
              </w:rPr>
              <w:t>.0</w:t>
            </w:r>
            <w:r w:rsidR="002A2005">
              <w:rPr>
                <w:rFonts w:ascii="Arial" w:hAnsi="Arial" w:cs="Arial"/>
                <w:sz w:val="14"/>
                <w:szCs w:val="14"/>
                <w:lang w:val="en-DE"/>
              </w:rPr>
              <w:t>9</w:t>
            </w:r>
            <w:r w:rsidRPr="003E444D">
              <w:rPr>
                <w:rFonts w:ascii="Arial" w:hAnsi="Arial" w:cs="Arial"/>
                <w:sz w:val="14"/>
                <w:szCs w:val="14"/>
                <w:lang w:val="en-US"/>
              </w:rPr>
              <w:t>.2023 22:30 UTC</w:t>
            </w:r>
          </w:p>
          <w:p w14:paraId="62F72BF6" w14:textId="4288582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0</w:t>
            </w:r>
            <w:r w:rsidR="002A2005">
              <w:rPr>
                <w:rFonts w:ascii="Arial" w:hAnsi="Arial" w:cs="Arial"/>
                <w:sz w:val="14"/>
                <w:szCs w:val="14"/>
                <w:lang w:val="en-DE"/>
              </w:rPr>
              <w:t>4</w:t>
            </w:r>
            <w:r w:rsidRPr="003E444D">
              <w:rPr>
                <w:rFonts w:ascii="Arial" w:hAnsi="Arial" w:cs="Arial"/>
                <w:sz w:val="14"/>
                <w:szCs w:val="14"/>
                <w:lang w:val="en-US"/>
              </w:rPr>
              <w:t>.0</w:t>
            </w:r>
            <w:r w:rsidR="002A2005">
              <w:rPr>
                <w:rFonts w:ascii="Arial" w:hAnsi="Arial" w:cs="Arial"/>
                <w:sz w:val="14"/>
                <w:szCs w:val="14"/>
                <w:lang w:val="en-DE"/>
              </w:rPr>
              <w:t>9</w:t>
            </w:r>
            <w:r w:rsidRPr="003E444D">
              <w:rPr>
                <w:rFonts w:ascii="Arial" w:hAnsi="Arial" w:cs="Arial"/>
                <w:sz w:val="14"/>
                <w:szCs w:val="14"/>
                <w:lang w:val="en-US"/>
              </w:rPr>
              <w:t>.2023 08:00 UTC</w:t>
            </w:r>
          </w:p>
          <w:p w14:paraId="3F5E64E4" w14:textId="24AA54A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lang w:val="en-DE"/>
              </w:rPr>
              <w:t>0</w:t>
            </w:r>
            <w:r w:rsidR="002A2005">
              <w:rPr>
                <w:rFonts w:ascii="Arial" w:hAnsi="Arial" w:cs="Arial"/>
                <w:sz w:val="14"/>
                <w:szCs w:val="14"/>
                <w:lang w:val="en-DE"/>
              </w:rPr>
              <w:t>8</w:t>
            </w:r>
            <w:r w:rsidRPr="003E444D">
              <w:rPr>
                <w:rFonts w:ascii="Arial" w:hAnsi="Arial" w:cs="Arial"/>
                <w:sz w:val="14"/>
                <w:szCs w:val="14"/>
                <w:lang w:val="en-US"/>
              </w:rPr>
              <w:t>.0</w:t>
            </w:r>
            <w:r w:rsidR="002A2005">
              <w:rPr>
                <w:rFonts w:ascii="Arial" w:hAnsi="Arial" w:cs="Arial"/>
                <w:sz w:val="14"/>
                <w:szCs w:val="14"/>
                <w:lang w:val="en-DE"/>
              </w:rPr>
              <w:t>9</w:t>
            </w:r>
            <w:r w:rsidRPr="003E444D">
              <w:rPr>
                <w:rFonts w:ascii="Arial" w:hAnsi="Arial" w:cs="Arial"/>
                <w:sz w:val="14"/>
                <w:szCs w:val="14"/>
                <w:lang w:val="en-US"/>
              </w:rPr>
              <w:t>.2023 22:30 UTC</w:t>
            </w:r>
          </w:p>
          <w:p w14:paraId="23516794" w14:textId="1B54919C" w:rsidR="003E444D" w:rsidRPr="005A062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1</w:t>
            </w:r>
            <w:r w:rsidR="002A2005">
              <w:rPr>
                <w:rFonts w:ascii="Arial" w:hAnsi="Arial" w:cs="Arial"/>
                <w:sz w:val="14"/>
                <w:szCs w:val="14"/>
                <w:lang w:val="en-DE"/>
              </w:rPr>
              <w:t>1</w:t>
            </w:r>
            <w:r w:rsidRPr="003E444D">
              <w:rPr>
                <w:rFonts w:ascii="Arial" w:hAnsi="Arial" w:cs="Arial"/>
                <w:sz w:val="14"/>
                <w:szCs w:val="14"/>
                <w:lang w:val="en-US"/>
              </w:rPr>
              <w:t>.0</w:t>
            </w:r>
            <w:r w:rsidR="002A2005">
              <w:rPr>
                <w:rFonts w:ascii="Arial" w:hAnsi="Arial" w:cs="Arial"/>
                <w:sz w:val="14"/>
                <w:szCs w:val="14"/>
                <w:lang w:val="en-DE"/>
              </w:rPr>
              <w:t>9</w:t>
            </w:r>
            <w:r w:rsidRPr="003E444D">
              <w:rPr>
                <w:rFonts w:ascii="Arial" w:hAnsi="Arial" w:cs="Arial"/>
                <w:sz w:val="14"/>
                <w:szCs w:val="14"/>
                <w:lang w:val="en-US"/>
              </w:rPr>
              <w:t xml:space="preserve">.2023 22:30 </w:t>
            </w:r>
            <w:r w:rsidR="005A0623">
              <w:rPr>
                <w:rFonts w:ascii="Arial" w:hAnsi="Arial" w:cs="Arial"/>
                <w:sz w:val="14"/>
                <w:szCs w:val="14"/>
                <w:lang w:val="en-US"/>
              </w:rPr>
              <w:t>IST (</w:t>
            </w:r>
            <w:r w:rsidRPr="003E444D">
              <w:rPr>
                <w:rFonts w:ascii="Arial" w:hAnsi="Arial" w:cs="Arial"/>
                <w:sz w:val="14"/>
                <w:szCs w:val="14"/>
                <w:lang w:val="en-US"/>
              </w:rPr>
              <w:t>UTC</w:t>
            </w:r>
            <w:r w:rsidR="001122A3">
              <w:rPr>
                <w:rFonts w:ascii="Arial" w:hAnsi="Arial" w:cs="Arial"/>
                <w:sz w:val="14"/>
                <w:szCs w:val="14"/>
              </w:rPr>
              <w:t>+</w:t>
            </w:r>
            <w:r w:rsidR="002A2005">
              <w:rPr>
                <w:rFonts w:ascii="Arial" w:hAnsi="Arial" w:cs="Arial"/>
                <w:sz w:val="14"/>
                <w:szCs w:val="14"/>
                <w:lang w:val="en-DE"/>
              </w:rPr>
              <w:t>5:30</w:t>
            </w:r>
            <w:r w:rsidR="005A0623">
              <w:rPr>
                <w:rFonts w:ascii="Arial" w:hAnsi="Arial" w:cs="Arial"/>
                <w:sz w:val="14"/>
                <w:szCs w:val="14"/>
              </w:rPr>
              <w:t>)</w:t>
            </w:r>
          </w:p>
          <w:p w14:paraId="5BDD248C" w14:textId="6C6BAA1A" w:rsidR="002D1564" w:rsidRPr="002A2005" w:rsidRDefault="003E444D" w:rsidP="001122A3">
            <w:pPr>
              <w:tabs>
                <w:tab w:val="left" w:pos="1939"/>
                <w:tab w:val="left" w:pos="2506"/>
              </w:tabs>
              <w:overflowPunct/>
              <w:autoSpaceDE/>
              <w:autoSpaceDN/>
              <w:adjustRightInd/>
              <w:spacing w:after="0"/>
              <w:textAlignment w:val="auto"/>
              <w:rPr>
                <w:rFonts w:ascii="Arial" w:hAnsi="Arial" w:cs="Arial"/>
                <w:lang w:val="en-DE"/>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lang w:val="en-DE"/>
              </w:rPr>
              <w:t>1</w:t>
            </w:r>
            <w:r w:rsidR="002A2005">
              <w:rPr>
                <w:rFonts w:ascii="Arial" w:hAnsi="Arial" w:cs="Arial"/>
                <w:sz w:val="14"/>
                <w:szCs w:val="14"/>
                <w:lang w:val="en-DE"/>
              </w:rPr>
              <w:t>2</w:t>
            </w:r>
            <w:r w:rsidRPr="003E444D">
              <w:rPr>
                <w:rFonts w:ascii="Arial" w:hAnsi="Arial" w:cs="Arial"/>
                <w:sz w:val="14"/>
                <w:szCs w:val="14"/>
                <w:lang w:val="en-US"/>
              </w:rPr>
              <w:t>.0</w:t>
            </w:r>
            <w:r w:rsidR="002A2005">
              <w:rPr>
                <w:rFonts w:ascii="Arial" w:hAnsi="Arial" w:cs="Arial"/>
                <w:sz w:val="14"/>
                <w:szCs w:val="14"/>
                <w:lang w:val="en-DE"/>
              </w:rPr>
              <w:t>9</w:t>
            </w:r>
            <w:r w:rsidRPr="003E444D">
              <w:rPr>
                <w:rFonts w:ascii="Arial" w:hAnsi="Arial" w:cs="Arial"/>
                <w:sz w:val="14"/>
                <w:szCs w:val="14"/>
                <w:lang w:val="en-US"/>
              </w:rPr>
              <w:t xml:space="preserve">.2023 15:00 </w:t>
            </w:r>
            <w:r w:rsidR="005A0623">
              <w:rPr>
                <w:rFonts w:ascii="Arial" w:hAnsi="Arial" w:cs="Arial"/>
                <w:sz w:val="14"/>
                <w:szCs w:val="14"/>
                <w:lang w:val="en-US"/>
              </w:rPr>
              <w:t>IST (</w:t>
            </w:r>
            <w:r w:rsidRPr="003E444D">
              <w:rPr>
                <w:rFonts w:ascii="Arial" w:hAnsi="Arial" w:cs="Arial"/>
                <w:sz w:val="14"/>
                <w:szCs w:val="14"/>
                <w:lang w:val="en-US"/>
              </w:rPr>
              <w:t>UTC</w:t>
            </w:r>
            <w:bookmarkEnd w:id="1"/>
            <w:r w:rsidR="001122A3">
              <w:rPr>
                <w:rFonts w:ascii="Arial" w:hAnsi="Arial" w:cs="Arial"/>
                <w:sz w:val="14"/>
                <w:szCs w:val="14"/>
                <w:lang w:val="en-US"/>
              </w:rPr>
              <w:t>+</w:t>
            </w:r>
            <w:r w:rsidR="002A2005">
              <w:rPr>
                <w:rFonts w:ascii="Arial" w:hAnsi="Arial" w:cs="Arial"/>
                <w:sz w:val="14"/>
                <w:szCs w:val="14"/>
                <w:lang w:val="en-DE"/>
              </w:rPr>
              <w:t>5:30</w:t>
            </w:r>
            <w:r w:rsidR="005A0623">
              <w:rPr>
                <w:rFonts w:ascii="Arial" w:hAnsi="Arial" w:cs="Arial"/>
                <w:sz w:val="14"/>
                <w:szCs w:val="14"/>
              </w:rPr>
              <w:t>)</w:t>
            </w:r>
            <w:r w:rsidR="002D7E07">
              <w:rPr>
                <w:rFonts w:ascii="Arial" w:hAnsi="Arial" w:cs="Arial"/>
                <w:sz w:val="14"/>
                <w:szCs w:val="14"/>
                <w:lang w:val="en-DE"/>
              </w:rPr>
              <w:t xml:space="preserve"> at the latest depends when all documents are handled.</w:t>
            </w:r>
          </w:p>
        </w:tc>
      </w:tr>
      <w:bookmarkEnd w:id="0"/>
      <w:tr w:rsidR="00997251" w:rsidRPr="00C22AF9" w14:paraId="23D926B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D837F55" w:rsidR="00997251" w:rsidRPr="00997251" w:rsidRDefault="00B56ADB" w:rsidP="00CC4CE4">
            <w:pPr>
              <w:spacing w:after="0"/>
              <w:rPr>
                <w:rFonts w:ascii="Arial" w:hAnsi="Arial" w:cs="Arial"/>
                <w:sz w:val="14"/>
                <w:szCs w:val="14"/>
              </w:rPr>
            </w:pPr>
            <w:hyperlink r:id="rId11" w:history="1">
              <w:r w:rsidR="002A2005">
                <w:rPr>
                  <w:rStyle w:val="Hyperlink"/>
                  <w:rFonts w:ascii="Arial" w:hAnsi="Arial" w:cs="Arial"/>
                  <w:sz w:val="14"/>
                  <w:szCs w:val="14"/>
                </w:rPr>
                <w:t>CP</w:t>
              </w:r>
              <w:r w:rsidR="002A2005">
                <w:rPr>
                  <w:rStyle w:val="Hyperlink"/>
                  <w:rFonts w:ascii="Arial" w:hAnsi="Arial" w:cs="Arial"/>
                  <w:sz w:val="14"/>
                  <w:szCs w:val="14"/>
                </w:rPr>
                <w:noBreakHyphen/>
                <w:t>232002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D0CF64" w14:textId="30C407C9" w:rsidR="00997251" w:rsidRPr="00997251"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526611C1" w:rsidR="00997251" w:rsidRPr="004D3097"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28B8BE37" w:rsidR="00997251" w:rsidRPr="004D3097"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8F4FD36" w:rsidR="00997251" w:rsidRPr="00CF29C3"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0C5A22C8" w:rsidR="00997251" w:rsidRPr="00CF29C3"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323A945B" w:rsidR="00997251" w:rsidRPr="00CF29C3"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23CAB2D0" w:rsidR="00997251" w:rsidRPr="00CF29C3"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128F700F" w:rsidR="00997251" w:rsidRPr="00CF29C3"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6B6B685C" w:rsidR="00997251" w:rsidRPr="00CF29C3" w:rsidRDefault="00997251" w:rsidP="00CC4CE4">
            <w:pPr>
              <w:spacing w:after="0"/>
              <w:rPr>
                <w:rFonts w:ascii="Arial" w:hAnsi="Arial" w:cs="Arial"/>
                <w:lang w:val="sv-SE"/>
              </w:rPr>
            </w:pPr>
          </w:p>
        </w:tc>
      </w:tr>
      <w:tr w:rsidR="00997251"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2861C68E" w:rsidR="00997251" w:rsidRPr="00CF29C3"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7192D0D1" w:rsidR="00997251" w:rsidRPr="00CF29C3"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54984B6F" w:rsidR="00997251" w:rsidRPr="00CF29C3"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3D508202" w:rsidR="00997251" w:rsidRPr="00CF29C3"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E603EA8" w:rsidR="00997251" w:rsidRPr="00CF29C3"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69A30769" w:rsidR="00997251" w:rsidRPr="00CF29C3" w:rsidRDefault="00997251" w:rsidP="00CC4CE4">
            <w:pPr>
              <w:spacing w:after="0"/>
              <w:rPr>
                <w:rFonts w:ascii="Arial" w:hAnsi="Arial" w:cs="Arial"/>
                <w:lang w:val="sv-SE"/>
              </w:rPr>
            </w:pPr>
          </w:p>
        </w:tc>
      </w:tr>
      <w:tr w:rsidR="00997251" w:rsidRPr="00CF29C3" w14:paraId="5C06C2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46D3F789" w:rsidR="00997251" w:rsidRPr="00CF29C3"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2919335B" w:rsidR="00997251" w:rsidRPr="00CF29C3"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62EFEB0D" w:rsidR="00997251" w:rsidRPr="00CF29C3"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36868D85" w:rsidR="00997251" w:rsidRPr="00CF29C3"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250B1DE5" w:rsidR="00997251" w:rsidRPr="00CF29C3"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4A0B0D54" w:rsidR="00997251" w:rsidRPr="00CF29C3" w:rsidRDefault="00997251" w:rsidP="00CC4CE4">
            <w:pPr>
              <w:spacing w:after="0"/>
              <w:rPr>
                <w:rFonts w:ascii="Arial" w:hAnsi="Arial" w:cs="Arial"/>
                <w:lang w:val="sv-SE"/>
              </w:rPr>
            </w:pPr>
          </w:p>
        </w:tc>
      </w:tr>
      <w:tr w:rsidR="00997251" w:rsidRPr="00CF29C3" w14:paraId="033AC90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53D0704C" w:rsidR="00997251" w:rsidRPr="00CF29C3"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97CC83" w14:textId="04EB5960" w:rsidR="00997251" w:rsidRPr="00CF29C3"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7B123795" w:rsidR="00997251" w:rsidRPr="00CF29C3"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39BF4DA3" w:rsidR="00997251" w:rsidRPr="00CF29C3"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4C642A80" w:rsidR="00997251" w:rsidRPr="00CF29C3"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4CCC1591" w:rsidR="00997251" w:rsidRPr="00CF29C3" w:rsidRDefault="00997251" w:rsidP="00CC4CE4">
            <w:pPr>
              <w:spacing w:after="0"/>
              <w:rPr>
                <w:rFonts w:ascii="Arial" w:hAnsi="Arial" w:cs="Arial"/>
                <w:lang w:val="sv-SE"/>
              </w:rPr>
            </w:pPr>
          </w:p>
        </w:tc>
      </w:tr>
      <w:tr w:rsidR="00997251" w:rsidRPr="00CF29C3" w14:paraId="2C56613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6ECE7E6E" w:rsidR="00997251" w:rsidRPr="00CF29C3"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AF5A7F8" w14:textId="6DF5190A" w:rsidR="00997251" w:rsidRPr="00CF29C3" w:rsidRDefault="00997251"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26678F67" w:rsidR="00997251" w:rsidRPr="00CF29C3"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59F851D0" w:rsidR="00997251" w:rsidRPr="00CF29C3"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4C079552" w:rsidR="00997251" w:rsidRPr="00CF29C3"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E70E4D4" w:rsidR="00997251" w:rsidRPr="00CF29C3" w:rsidRDefault="00997251" w:rsidP="00CC4CE4">
            <w:pPr>
              <w:spacing w:after="0"/>
              <w:rPr>
                <w:rFonts w:ascii="Arial" w:hAnsi="Arial" w:cs="Arial"/>
                <w:lang w:val="sv-SE"/>
              </w:rPr>
            </w:pP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auto"/>
          </w:tcPr>
          <w:p w14:paraId="5BFC29FE" w14:textId="7ED63D35" w:rsidR="005E336D" w:rsidRPr="00107C20" w:rsidRDefault="005E336D" w:rsidP="005E336D">
            <w:pPr>
              <w:spacing w:after="0"/>
              <w:rPr>
                <w:rFonts w:ascii="Arial" w:hAnsi="Arial" w:cs="Arial"/>
                <w:sz w:val="14"/>
                <w:szCs w:val="14"/>
                <w:lang w:val="en-US"/>
              </w:rPr>
            </w:pPr>
          </w:p>
        </w:tc>
        <w:tc>
          <w:tcPr>
            <w:tcW w:w="3674" w:type="dxa"/>
            <w:tcBorders>
              <w:top w:val="single" w:sz="18" w:space="0" w:color="auto"/>
              <w:left w:val="single" w:sz="4" w:space="0" w:color="auto"/>
              <w:bottom w:val="single" w:sz="18" w:space="0" w:color="auto"/>
              <w:right w:val="single" w:sz="4" w:space="0" w:color="auto"/>
            </w:tcBorders>
            <w:shd w:val="clear" w:color="auto" w:fill="auto"/>
          </w:tcPr>
          <w:p w14:paraId="73E3DBFF" w14:textId="1E60B396" w:rsidR="005E336D" w:rsidRPr="00107C20" w:rsidRDefault="005E336D" w:rsidP="005E336D">
            <w:pPr>
              <w:spacing w:after="0"/>
              <w:rPr>
                <w:rFonts w:ascii="Arial" w:hAnsi="Arial" w:cs="Arial"/>
              </w:rPr>
            </w:pPr>
          </w:p>
        </w:tc>
        <w:tc>
          <w:tcPr>
            <w:tcW w:w="1344" w:type="dxa"/>
            <w:gridSpan w:val="2"/>
            <w:tcBorders>
              <w:top w:val="single" w:sz="18" w:space="0" w:color="auto"/>
              <w:left w:val="single" w:sz="4" w:space="0" w:color="auto"/>
              <w:bottom w:val="single" w:sz="18" w:space="0" w:color="auto"/>
              <w:right w:val="single" w:sz="4" w:space="0" w:color="auto"/>
            </w:tcBorders>
            <w:shd w:val="clear" w:color="auto" w:fill="auto"/>
          </w:tcPr>
          <w:p w14:paraId="077BC6F7" w14:textId="21178547" w:rsidR="005E336D" w:rsidRPr="00107C20" w:rsidRDefault="005E336D" w:rsidP="005E336D">
            <w:pPr>
              <w:overflowPunct/>
              <w:spacing w:after="0"/>
              <w:textAlignment w:val="auto"/>
              <w:rPr>
                <w:rFonts w:ascii="Arial" w:eastAsia="MS Mincho" w:hAnsi="Arial" w:cs="Arial"/>
                <w:lang w:val="en-US" w:eastAsia="de-DE"/>
              </w:rPr>
            </w:pPr>
          </w:p>
        </w:tc>
        <w:tc>
          <w:tcPr>
            <w:tcW w:w="995" w:type="dxa"/>
            <w:tcBorders>
              <w:top w:val="single" w:sz="18" w:space="0" w:color="auto"/>
              <w:left w:val="single" w:sz="4" w:space="0" w:color="auto"/>
              <w:bottom w:val="single" w:sz="18" w:space="0" w:color="auto"/>
              <w:right w:val="single" w:sz="4" w:space="0" w:color="auto"/>
            </w:tcBorders>
            <w:shd w:val="clear" w:color="auto" w:fill="auto"/>
          </w:tcPr>
          <w:p w14:paraId="328CB8FD"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18" w:space="0" w:color="auto"/>
              <w:right w:val="single" w:sz="18" w:space="0" w:color="auto"/>
            </w:tcBorders>
            <w:shd w:val="clear" w:color="auto" w:fill="auto"/>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73496F71" w14:textId="5CF07AD2" w:rsidR="005E336D" w:rsidRPr="00107C20" w:rsidRDefault="005E336D" w:rsidP="005E336D">
            <w:pPr>
              <w:spacing w:after="0"/>
              <w:rPr>
                <w:rFonts w:ascii="Arial" w:hAnsi="Arial" w:cs="Arial"/>
                <w:sz w:val="14"/>
                <w:szCs w:val="14"/>
                <w:lang w:val="en-US"/>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6345415A" w14:textId="5068BB91" w:rsidR="005E336D" w:rsidRPr="00107C20" w:rsidRDefault="005E336D" w:rsidP="005E336D">
            <w:pPr>
              <w:spacing w:after="0"/>
              <w:rPr>
                <w:rFonts w:ascii="Arial" w:hAnsi="Arial" w:cs="Arial"/>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72E90AE9" w14:textId="7BF71189" w:rsidR="005E336D" w:rsidRPr="00107C20" w:rsidRDefault="005E336D" w:rsidP="005E336D">
            <w:pPr>
              <w:overflowPunct/>
              <w:spacing w:after="0"/>
              <w:textAlignment w:val="auto"/>
              <w:rPr>
                <w:rFonts w:ascii="Arial" w:eastAsia="MS Mincho" w:hAnsi="Arial" w:cs="Arial"/>
                <w:lang w:val="en-US" w:eastAsia="de-DE"/>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71547817"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1F64E1" w:rsidRPr="00865F6C" w14:paraId="281A7E5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1F64E1" w:rsidRPr="00B56AD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1F64E1" w:rsidRPr="00B56AD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1F64E1" w:rsidRPr="00B56ADB"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1F64E1" w:rsidRPr="00B56ADB"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1F64E1" w:rsidRPr="00B56AD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1F64E1" w:rsidRPr="00B56ADB" w:rsidRDefault="001F64E1" w:rsidP="001F64E1">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1F64E1" w:rsidRPr="00B56AD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4E766D62" w:rsidR="000D5E36" w:rsidRPr="00107C20" w:rsidRDefault="000D5E36" w:rsidP="000D5E36">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33C60339" w:rsidR="000D5E36" w:rsidRPr="00107C20" w:rsidRDefault="000D5E36" w:rsidP="000D5E36">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29F4EA1C" w:rsidR="000D5E36" w:rsidRPr="00107C20" w:rsidRDefault="000D5E36" w:rsidP="000D5E36">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640FCF03" w:rsidR="000D5E36" w:rsidRPr="00107C20" w:rsidRDefault="000D5E36" w:rsidP="000D5E36">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6989BC75" w:rsidR="000D5E36" w:rsidRPr="00107C20" w:rsidRDefault="000D5E36" w:rsidP="000D5E36">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304F33FA" w:rsidR="000D5E36" w:rsidRPr="00107C20" w:rsidRDefault="000D5E36" w:rsidP="000D5E36">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7B30FBB9" w:rsidR="000D5E36" w:rsidRPr="00107C20" w:rsidRDefault="000D5E36" w:rsidP="000D5E36">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156FC04D" w:rsidR="000D5E36" w:rsidRPr="00107C20" w:rsidRDefault="000D5E36" w:rsidP="000D5E36">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4D857F41" w:rsidR="000D5E36" w:rsidRPr="00107C20" w:rsidRDefault="000D5E36" w:rsidP="000D5E36">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0214B20F" w:rsidR="000D5E36" w:rsidRPr="00107C20" w:rsidRDefault="000D5E36" w:rsidP="000D5E36">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29E2EFC2" w:rsidR="000D5E36" w:rsidRPr="00107C20" w:rsidRDefault="000D5E36" w:rsidP="000D5E36">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2135D96D" w:rsidR="000D5E36" w:rsidRPr="00107C20" w:rsidRDefault="000D5E36" w:rsidP="000D5E36">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0D5E36" w:rsidRPr="00107C20" w:rsidRDefault="000D5E36" w:rsidP="000D5E36">
            <w:pPr>
              <w:spacing w:after="0"/>
              <w:rPr>
                <w:rFonts w:ascii="Arial" w:hAnsi="Arial" w:cs="Arial"/>
                <w:lang w:val="en-US"/>
              </w:rPr>
            </w:pPr>
          </w:p>
        </w:tc>
      </w:tr>
      <w:tr w:rsidR="000D5E36" w:rsidRPr="00C22AF9" w14:paraId="269A125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EEB932" w14:textId="205C3855" w:rsidR="000D5E36" w:rsidRPr="000D5E36" w:rsidRDefault="000D5E36" w:rsidP="000D5E36">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4043941F"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9644E5" w14:textId="573832A9" w:rsidR="000D5E36" w:rsidRPr="00107C20" w:rsidRDefault="000D5E36" w:rsidP="000D5E36">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EDE0B03" w14:textId="24D695A9" w:rsidR="000D5E36" w:rsidRPr="00107C20" w:rsidRDefault="000D5E36" w:rsidP="000D5E36">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595BD1" w14:textId="1B584833" w:rsidR="000D5E36" w:rsidRPr="00107C20" w:rsidRDefault="000D5E36" w:rsidP="000D5E36">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241FB6" w14:textId="10A4BFA1" w:rsidR="000D5E36" w:rsidRPr="000D5E36" w:rsidRDefault="000D5E36" w:rsidP="000D5E36">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E1918F"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ADB1C7" w14:textId="4A0BE35F" w:rsidR="000D5E36" w:rsidRPr="00107C20" w:rsidRDefault="000D5E36" w:rsidP="000D5E3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5D1D59D3" w:rsidR="000D5E36" w:rsidRPr="00107C20" w:rsidRDefault="000D5E36" w:rsidP="000D5E3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6EFF8EFC" w:rsidR="000D5E36" w:rsidRPr="00107C20" w:rsidRDefault="000D5E36" w:rsidP="000D5E3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04FE1F7" w14:textId="0AD82A46" w:rsidR="000D5E36" w:rsidRPr="00107C20" w:rsidRDefault="000D5E36" w:rsidP="000D5E3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9C7C60" w14:textId="3F21B2E1" w:rsidR="000D5E36" w:rsidRPr="00107C20" w:rsidRDefault="000D5E36" w:rsidP="000D5E3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55C38D4" w14:textId="451E86AF" w:rsidR="000D5E36" w:rsidRPr="00107C20" w:rsidRDefault="000D5E36" w:rsidP="000D5E3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FD0FEF"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0D5E36" w:rsidRPr="00107C20" w:rsidRDefault="000D5E36" w:rsidP="000D5E36">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749536FF" w14:textId="0C11A6A8" w:rsidR="000D5E36" w:rsidRPr="00107C20" w:rsidRDefault="000D5E36" w:rsidP="000D5E3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537A0B55" w:rsidR="000D5E36" w:rsidRPr="00107C20" w:rsidRDefault="000D5E36" w:rsidP="000D5E3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21DA6C50" w:rsidR="000D5E36" w:rsidRPr="00107C20" w:rsidRDefault="000D5E36" w:rsidP="000D5E3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0D5E36" w:rsidRPr="00107C20" w:rsidRDefault="000D5E36" w:rsidP="000D5E3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0D5E36" w:rsidRPr="00107C20" w:rsidRDefault="000D5E36" w:rsidP="000D5E36">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5E072FF6" w14:textId="3F83B605" w:rsidR="000D5E36" w:rsidRPr="00107C20" w:rsidRDefault="000D5E36" w:rsidP="000D5E3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54C7D4FF" w14:textId="719D6DA1" w:rsidR="000D5E36" w:rsidRPr="00107C20" w:rsidRDefault="000D5E36" w:rsidP="000D5E3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1143124E" w14:textId="1C33284A" w:rsidR="000D5E36" w:rsidRPr="00107C20" w:rsidRDefault="000D5E36" w:rsidP="000D5E3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552201BE" w14:textId="77777777" w:rsidR="000D5E36" w:rsidRPr="00107C20" w:rsidRDefault="000D5E36" w:rsidP="000D5E3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610E33">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bookmarkStart w:id="2" w:name="_GoBack" w:colFirst="2" w:colLast="6"/>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bookmarkEnd w:id="2"/>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5354DA9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1F64E1" w:rsidRPr="00107C20" w:rsidRDefault="001F64E1" w:rsidP="001F64E1">
            <w:pPr>
              <w:spacing w:after="0"/>
              <w:rPr>
                <w:rFonts w:ascii="Arial" w:hAnsi="Arial" w:cs="Arial"/>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20F4D4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2E1E9B" w14:paraId="09E8DD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83AD95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1F64E1" w:rsidRPr="00107C20" w:rsidRDefault="001F64E1" w:rsidP="001F64E1">
            <w:pPr>
              <w:spacing w:after="0"/>
              <w:rPr>
                <w:rFonts w:ascii="Arial" w:hAnsi="Arial" w:cs="Arial"/>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59FA57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1F64E1" w:rsidRPr="00107C20" w:rsidRDefault="001F64E1" w:rsidP="001F64E1">
            <w:pPr>
              <w:spacing w:after="0"/>
              <w:rPr>
                <w:rFonts w:ascii="Arial" w:hAnsi="Arial" w:cs="Arial"/>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072928B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1F64E1" w:rsidRPr="00107C20" w:rsidRDefault="001F64E1" w:rsidP="001F64E1">
            <w:pPr>
              <w:spacing w:after="0"/>
              <w:rPr>
                <w:rFonts w:ascii="Arial" w:hAnsi="Arial" w:cs="Arial"/>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4415DE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1F64E1" w:rsidRPr="00107C20" w:rsidRDefault="001F64E1" w:rsidP="001F64E1">
            <w:pPr>
              <w:spacing w:after="0"/>
              <w:rPr>
                <w:rFonts w:ascii="Arial" w:hAnsi="Arial" w:cs="Arial"/>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1778764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1F64E1" w:rsidRPr="00107C20" w:rsidRDefault="001F64E1" w:rsidP="001F64E1">
            <w:pPr>
              <w:spacing w:after="0"/>
              <w:rPr>
                <w:rFonts w:ascii="Arial" w:hAnsi="Arial" w:cs="Arial"/>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35ABC1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1F64E1" w:rsidRPr="00107C20" w:rsidRDefault="001F64E1" w:rsidP="001F64E1">
            <w:pPr>
              <w:spacing w:after="0"/>
              <w:rPr>
                <w:rFonts w:ascii="Arial" w:hAnsi="Arial" w:cs="Arial"/>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4BC0A45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CEEACF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1F64E1" w:rsidRPr="00107C20" w:rsidRDefault="001F64E1" w:rsidP="001F64E1">
            <w:pPr>
              <w:spacing w:after="0"/>
              <w:rPr>
                <w:rFonts w:ascii="Arial" w:hAnsi="Arial" w:cs="Arial"/>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5C2C824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1F64E1" w:rsidRPr="00107C20" w:rsidRDefault="001F64E1" w:rsidP="001F64E1">
            <w:pPr>
              <w:spacing w:after="0"/>
              <w:rPr>
                <w:rFonts w:ascii="Arial" w:hAnsi="Arial" w:cs="Arial"/>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8410D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1F64E1" w:rsidRPr="00107C20" w:rsidRDefault="001F64E1" w:rsidP="001F64E1">
            <w:pPr>
              <w:spacing w:after="0"/>
              <w:rPr>
                <w:rFonts w:ascii="Arial" w:hAnsi="Arial" w:cs="Arial"/>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111FF61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1F64E1" w:rsidRPr="00107C20" w:rsidRDefault="001F64E1" w:rsidP="001F64E1">
            <w:pPr>
              <w:spacing w:after="0"/>
              <w:rPr>
                <w:rFonts w:ascii="Arial" w:hAnsi="Arial" w:cs="Arial"/>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6ACB910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3CEB5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2F65340"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3" w:name="_Hlk134103154"/>
            <w:r w:rsidRPr="00365274">
              <w:rPr>
                <w:rFonts w:ascii="Arial" w:hAnsi="Arial" w:cs="Arial"/>
                <w:b/>
                <w:lang w:val="en-US"/>
              </w:rPr>
              <w:t>5GC architecture for satellite networks</w:t>
            </w:r>
            <w:bookmarkEnd w:id="3"/>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lang w:val="en-DE"/>
              </w:rPr>
            </w:pPr>
            <w:r>
              <w:rPr>
                <w:rFonts w:ascii="Arial" w:hAnsi="Arial" w:cs="Arial"/>
                <w:b/>
                <w:bCs/>
                <w:lang w:val="en-US"/>
              </w:rPr>
              <w:lastRenderedPageBreak/>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F12285" w:rsidRPr="000472D1" w14:paraId="110627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AD277"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D8D811"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E5C22E"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57312C" w14:textId="77777777" w:rsidR="00F12285" w:rsidRPr="00107C20" w:rsidRDefault="00F12285" w:rsidP="001F64E1">
            <w:pPr>
              <w:spacing w:after="0"/>
              <w:rPr>
                <w:rFonts w:ascii="Arial" w:hAnsi="Arial" w:cs="Arial"/>
                <w:lang w:val="en-US"/>
              </w:rPr>
            </w:pP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107C20" w:rsidRDefault="000604D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410B57" w:rsidRPr="00107C20" w:rsidRDefault="00410B57" w:rsidP="00410B57">
            <w:pPr>
              <w:spacing w:after="0"/>
              <w:rPr>
                <w:rFonts w:ascii="Arial" w:hAnsi="Arial" w:cs="Arial"/>
                <w:lang w:val="en-US"/>
              </w:rPr>
            </w:pPr>
          </w:p>
        </w:tc>
      </w:tr>
      <w:tr w:rsidR="00410B57"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410B57" w:rsidRPr="00107C20" w:rsidRDefault="00410B57" w:rsidP="00410B57">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410B57" w:rsidRPr="00107C20" w:rsidRDefault="00410B57" w:rsidP="00410B57">
            <w:pPr>
              <w:spacing w:after="0"/>
              <w:rPr>
                <w:rFonts w:ascii="Arial" w:hAnsi="Arial" w:cs="Arial"/>
                <w:color w:val="FF0000"/>
                <w:lang w:val="en-US"/>
              </w:rPr>
            </w:pPr>
          </w:p>
        </w:tc>
      </w:tr>
      <w:tr w:rsidR="00410B57"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410B57" w:rsidRPr="00107C20" w:rsidRDefault="00410B57" w:rsidP="00410B57">
            <w:pPr>
              <w:spacing w:after="0"/>
              <w:rPr>
                <w:rFonts w:ascii="Arial" w:hAnsi="Arial" w:cs="Arial"/>
                <w:lang w:val="en-US"/>
              </w:rPr>
            </w:pPr>
          </w:p>
        </w:tc>
      </w:tr>
      <w:tr w:rsidR="00410B57"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410B57" w:rsidRPr="00107C20" w:rsidRDefault="00410B57" w:rsidP="00410B57">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410B57" w:rsidRPr="00107C20" w:rsidRDefault="00410B57" w:rsidP="00410B57">
            <w:pPr>
              <w:spacing w:after="0"/>
              <w:rPr>
                <w:rFonts w:ascii="Arial" w:hAnsi="Arial" w:cs="Arial"/>
                <w:color w:val="FF0000"/>
                <w:lang w:val="en-US"/>
              </w:rPr>
            </w:pPr>
          </w:p>
        </w:tc>
      </w:tr>
      <w:tr w:rsidR="00410B57"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410B57" w:rsidRPr="00107C20" w:rsidRDefault="00410B57" w:rsidP="00410B57">
            <w:pPr>
              <w:spacing w:after="0"/>
              <w:rPr>
                <w:rFonts w:ascii="Arial" w:hAnsi="Arial" w:cs="Arial"/>
                <w:lang w:val="en-US"/>
              </w:rPr>
            </w:pPr>
          </w:p>
        </w:tc>
      </w:tr>
      <w:tr w:rsidR="00410B57"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410B57" w:rsidRPr="00107C20" w:rsidRDefault="00410B57" w:rsidP="00410B57">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410B57" w:rsidRPr="00107C20" w:rsidRDefault="00410B57" w:rsidP="00410B57">
            <w:pPr>
              <w:spacing w:after="0"/>
              <w:rPr>
                <w:rFonts w:ascii="Arial" w:hAnsi="Arial" w:cs="Arial"/>
                <w:color w:val="FF0000"/>
                <w:lang w:val="en-US"/>
              </w:rPr>
            </w:pPr>
          </w:p>
        </w:tc>
      </w:tr>
      <w:tr w:rsidR="00410B57"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410B57" w:rsidRPr="00107C20" w:rsidRDefault="00410B57" w:rsidP="00410B57">
            <w:pPr>
              <w:spacing w:after="0"/>
              <w:rPr>
                <w:rFonts w:ascii="Arial" w:hAnsi="Arial" w:cs="Arial"/>
                <w:lang w:val="en-US"/>
              </w:rPr>
            </w:pPr>
          </w:p>
        </w:tc>
      </w:tr>
      <w:tr w:rsidR="00410B57"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410B57" w:rsidRPr="00107C20" w:rsidRDefault="00410B57" w:rsidP="00410B57">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410B57" w:rsidRPr="00107C20" w:rsidRDefault="00410B57" w:rsidP="00410B57">
            <w:pPr>
              <w:spacing w:after="0"/>
              <w:rPr>
                <w:rFonts w:ascii="Arial" w:hAnsi="Arial" w:cs="Arial"/>
                <w:color w:val="FF0000"/>
                <w:lang w:val="en-US"/>
              </w:rPr>
            </w:pPr>
          </w:p>
        </w:tc>
      </w:tr>
      <w:tr w:rsidR="00410B57"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410B57" w:rsidRPr="00107C20" w:rsidRDefault="00410B57" w:rsidP="00410B57">
            <w:pPr>
              <w:spacing w:after="0"/>
              <w:rPr>
                <w:rFonts w:ascii="Arial" w:hAnsi="Arial" w:cs="Arial"/>
                <w:lang w:val="en-US"/>
              </w:rPr>
            </w:pPr>
          </w:p>
        </w:tc>
      </w:tr>
      <w:tr w:rsidR="00410B57"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410B57" w:rsidRPr="00107C20" w:rsidRDefault="00410B57" w:rsidP="00410B57">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410B57" w:rsidRPr="00107C20" w:rsidRDefault="00410B57" w:rsidP="00410B57">
            <w:pPr>
              <w:spacing w:after="0"/>
              <w:rPr>
                <w:rFonts w:ascii="Arial" w:hAnsi="Arial" w:cs="Arial"/>
                <w:color w:val="FF0000"/>
                <w:lang w:val="en-US"/>
              </w:rPr>
            </w:pPr>
          </w:p>
        </w:tc>
      </w:tr>
      <w:tr w:rsidR="00410B57"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410B57" w:rsidRPr="00107C20" w:rsidRDefault="00410B57" w:rsidP="00410B57">
            <w:pPr>
              <w:spacing w:after="0"/>
              <w:rPr>
                <w:rFonts w:ascii="Arial" w:hAnsi="Arial" w:cs="Arial"/>
                <w:lang w:val="en-US"/>
              </w:rPr>
            </w:pPr>
          </w:p>
        </w:tc>
      </w:tr>
      <w:tr w:rsidR="00410B57"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410B57" w:rsidRPr="00107C20" w:rsidRDefault="00410B57" w:rsidP="00410B57">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410B57" w:rsidRPr="00107C20" w:rsidRDefault="00410B57" w:rsidP="00410B57">
            <w:pPr>
              <w:spacing w:after="0"/>
              <w:rPr>
                <w:rFonts w:ascii="Arial" w:hAnsi="Arial" w:cs="Arial"/>
                <w:color w:val="FF0000"/>
                <w:lang w:val="en-US"/>
              </w:rPr>
            </w:pPr>
          </w:p>
        </w:tc>
      </w:tr>
      <w:tr w:rsidR="00410B57"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410B57" w:rsidRDefault="00410B57" w:rsidP="00410B57">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410B57" w:rsidRDefault="00410B57" w:rsidP="00410B57">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410B57" w:rsidRDefault="00410B57" w:rsidP="00410B57">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410B57" w:rsidRPr="00107C20" w:rsidRDefault="00410B57" w:rsidP="00410B57">
            <w:pPr>
              <w:spacing w:after="0"/>
              <w:rPr>
                <w:rFonts w:ascii="Arial" w:hAnsi="Arial" w:cs="Arial"/>
                <w:lang w:val="en-US"/>
              </w:rPr>
            </w:pPr>
          </w:p>
        </w:tc>
      </w:tr>
      <w:tr w:rsidR="00410B57"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410B57" w:rsidRPr="00107C20" w:rsidRDefault="00410B57" w:rsidP="00410B57">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410B57" w:rsidRPr="00107C20" w:rsidRDefault="00410B57" w:rsidP="00410B57">
            <w:pPr>
              <w:spacing w:after="0"/>
              <w:rPr>
                <w:rFonts w:ascii="Arial" w:hAnsi="Arial" w:cs="Arial"/>
                <w:color w:val="FF0000"/>
                <w:lang w:val="en-US"/>
              </w:rPr>
            </w:pPr>
          </w:p>
        </w:tc>
      </w:tr>
      <w:tr w:rsidR="00410B57"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410B57" w:rsidRPr="00107C20" w:rsidRDefault="00410B57" w:rsidP="00410B57">
            <w:pPr>
              <w:spacing w:after="0"/>
              <w:rPr>
                <w:rFonts w:ascii="Arial" w:hAnsi="Arial" w:cs="Arial"/>
                <w:lang w:val="en-US"/>
              </w:rPr>
            </w:pPr>
          </w:p>
        </w:tc>
      </w:tr>
      <w:tr w:rsidR="00410B57"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410B57" w:rsidRPr="00107C20" w:rsidRDefault="00410B57" w:rsidP="00410B57">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410B57" w:rsidRPr="00107C20" w:rsidRDefault="00410B57" w:rsidP="00410B57">
            <w:pPr>
              <w:spacing w:after="0"/>
              <w:rPr>
                <w:rFonts w:ascii="Arial" w:hAnsi="Arial" w:cs="Arial"/>
                <w:color w:val="FF0000"/>
                <w:lang w:val="en-US"/>
              </w:rPr>
            </w:pPr>
          </w:p>
        </w:tc>
      </w:tr>
      <w:tr w:rsidR="00410B57"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410B57" w:rsidRPr="00107C20" w:rsidRDefault="00410B57" w:rsidP="00410B57">
            <w:pPr>
              <w:spacing w:after="0"/>
              <w:rPr>
                <w:rFonts w:ascii="Arial" w:hAnsi="Arial" w:cs="Arial"/>
                <w:lang w:val="en-US"/>
              </w:rPr>
            </w:pPr>
          </w:p>
        </w:tc>
      </w:tr>
      <w:tr w:rsidR="00410B57"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410B57" w:rsidRPr="00081B59" w:rsidRDefault="00410B57" w:rsidP="00410B57">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410B57" w:rsidRPr="00EB322D" w:rsidRDefault="00410B57" w:rsidP="00410B57">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410B57" w:rsidRPr="00107C20" w:rsidRDefault="00410B57" w:rsidP="00410B57">
            <w:pPr>
              <w:spacing w:after="0"/>
              <w:rPr>
                <w:rFonts w:ascii="Arial" w:hAnsi="Arial" w:cs="Arial"/>
                <w:color w:val="FF0000"/>
                <w:lang w:val="en-US"/>
              </w:rPr>
            </w:pPr>
          </w:p>
        </w:tc>
      </w:tr>
      <w:tr w:rsidR="00410B57"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410B57" w:rsidRPr="00107C20" w:rsidRDefault="00410B57" w:rsidP="00410B57">
            <w:pPr>
              <w:spacing w:after="0"/>
              <w:rPr>
                <w:rFonts w:ascii="Arial" w:hAnsi="Arial" w:cs="Arial"/>
                <w:lang w:val="en-US"/>
              </w:rPr>
            </w:pPr>
          </w:p>
        </w:tc>
      </w:tr>
      <w:tr w:rsidR="00410B57"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410B57" w:rsidRPr="00107C20" w:rsidRDefault="00410B57" w:rsidP="00410B57">
            <w:pPr>
              <w:spacing w:after="0"/>
              <w:rPr>
                <w:rFonts w:ascii="Arial" w:hAnsi="Arial" w:cs="Arial"/>
                <w:color w:val="FF0000"/>
                <w:lang w:val="en-US"/>
              </w:rPr>
            </w:pPr>
          </w:p>
        </w:tc>
      </w:tr>
      <w:tr w:rsidR="00410B57"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410B57" w:rsidRPr="002F7007" w:rsidRDefault="00410B57" w:rsidP="00410B57">
            <w:pPr>
              <w:spacing w:after="0"/>
              <w:rPr>
                <w:rFonts w:ascii="Arial" w:hAnsi="Arial" w:cs="Arial"/>
                <w:sz w:val="16"/>
                <w:szCs w:val="16"/>
              </w:rPr>
            </w:pPr>
          </w:p>
        </w:tc>
      </w:tr>
      <w:tr w:rsidR="00410B57"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410B57" w:rsidRPr="00107C20" w:rsidRDefault="00410B57" w:rsidP="00410B57">
            <w:pPr>
              <w:spacing w:after="0"/>
              <w:rPr>
                <w:rFonts w:ascii="Arial" w:hAnsi="Arial" w:cs="Arial"/>
                <w:color w:val="FF0000"/>
                <w:lang w:val="en-US"/>
              </w:rPr>
            </w:pPr>
          </w:p>
        </w:tc>
      </w:tr>
      <w:tr w:rsidR="00410B57"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410B57" w:rsidRPr="00107C20" w:rsidRDefault="00410B57" w:rsidP="00410B57">
            <w:pPr>
              <w:spacing w:after="0"/>
              <w:rPr>
                <w:rFonts w:ascii="Arial" w:hAnsi="Arial" w:cs="Arial"/>
                <w:lang w:val="en-US"/>
              </w:rPr>
            </w:pPr>
          </w:p>
        </w:tc>
      </w:tr>
      <w:tr w:rsidR="00410B57"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410B57" w:rsidRPr="00107C20" w:rsidRDefault="00410B57" w:rsidP="00410B57">
            <w:pPr>
              <w:spacing w:after="0"/>
              <w:rPr>
                <w:rFonts w:ascii="Arial" w:hAnsi="Arial" w:cs="Arial"/>
                <w:color w:val="FF0000"/>
                <w:lang w:val="en-US"/>
              </w:rPr>
            </w:pPr>
          </w:p>
        </w:tc>
      </w:tr>
      <w:tr w:rsidR="00410B57"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410B57" w:rsidRPr="00107C20" w:rsidRDefault="00410B57" w:rsidP="00410B57">
            <w:pPr>
              <w:spacing w:after="0"/>
              <w:rPr>
                <w:rFonts w:ascii="Arial" w:hAnsi="Arial" w:cs="Arial"/>
                <w:lang w:val="en-US"/>
              </w:rPr>
            </w:pPr>
          </w:p>
        </w:tc>
      </w:tr>
      <w:tr w:rsidR="00410B57"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77777777"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08191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410B57" w:rsidRPr="00107C20" w:rsidRDefault="00410B57" w:rsidP="00410B57">
            <w:pPr>
              <w:spacing w:after="0"/>
              <w:rPr>
                <w:rFonts w:ascii="Arial" w:hAnsi="Arial" w:cs="Arial"/>
                <w:color w:val="FF0000"/>
                <w:lang w:val="en-US"/>
              </w:rPr>
            </w:pPr>
          </w:p>
        </w:tc>
      </w:tr>
      <w:tr w:rsidR="00410B57"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410B57" w:rsidRPr="00107C20" w:rsidRDefault="00410B57" w:rsidP="00410B57">
            <w:pPr>
              <w:spacing w:after="0"/>
              <w:rPr>
                <w:rFonts w:ascii="Arial" w:hAnsi="Arial" w:cs="Arial"/>
                <w:lang w:val="en-US"/>
              </w:rPr>
            </w:pPr>
          </w:p>
        </w:tc>
      </w:tr>
      <w:tr w:rsidR="00410B57"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410B57" w:rsidRPr="00107C20" w:rsidRDefault="00410B57" w:rsidP="00410B57">
            <w:pPr>
              <w:spacing w:after="0"/>
              <w:rPr>
                <w:rFonts w:ascii="Arial" w:hAnsi="Arial" w:cs="Arial"/>
                <w:color w:val="FF0000"/>
                <w:lang w:val="en-US"/>
              </w:rPr>
            </w:pPr>
          </w:p>
        </w:tc>
      </w:tr>
      <w:tr w:rsidR="00410B57"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410B57" w:rsidRPr="00107C20" w:rsidRDefault="00410B57" w:rsidP="00410B57">
            <w:pPr>
              <w:spacing w:after="0"/>
              <w:rPr>
                <w:rFonts w:ascii="Arial" w:hAnsi="Arial" w:cs="Arial"/>
                <w:lang w:val="en-US"/>
              </w:rPr>
            </w:pPr>
          </w:p>
        </w:tc>
      </w:tr>
      <w:tr w:rsidR="00410B57"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410B57" w:rsidRPr="00107C20" w:rsidRDefault="00410B57" w:rsidP="00410B57">
            <w:pPr>
              <w:spacing w:after="0"/>
              <w:rPr>
                <w:rFonts w:ascii="Arial" w:hAnsi="Arial" w:cs="Arial"/>
                <w:color w:val="FF0000"/>
                <w:lang w:val="en-US"/>
              </w:rPr>
            </w:pPr>
          </w:p>
        </w:tc>
      </w:tr>
      <w:tr w:rsidR="00410B57"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410B57" w:rsidRPr="00107C20" w:rsidRDefault="00410B57" w:rsidP="00410B57">
            <w:pPr>
              <w:spacing w:after="0"/>
              <w:rPr>
                <w:rFonts w:ascii="Arial" w:hAnsi="Arial" w:cs="Arial"/>
                <w:lang w:val="en-US"/>
              </w:rPr>
            </w:pPr>
          </w:p>
        </w:tc>
      </w:tr>
      <w:tr w:rsidR="00410B57"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410B57" w:rsidRPr="00107C20" w:rsidRDefault="00410B57" w:rsidP="00410B57">
            <w:pPr>
              <w:spacing w:after="0"/>
              <w:rPr>
                <w:rFonts w:ascii="Arial" w:hAnsi="Arial" w:cs="Arial"/>
                <w:color w:val="FF0000"/>
                <w:lang w:val="en-US"/>
              </w:rPr>
            </w:pPr>
          </w:p>
        </w:tc>
      </w:tr>
      <w:tr w:rsidR="00410B57"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410B57" w:rsidRPr="00107C20" w:rsidRDefault="00410B57" w:rsidP="00410B57">
            <w:pPr>
              <w:spacing w:after="0"/>
              <w:rPr>
                <w:rFonts w:ascii="Arial" w:hAnsi="Arial" w:cs="Arial"/>
                <w:lang w:val="en-US"/>
              </w:rPr>
            </w:pPr>
          </w:p>
        </w:tc>
      </w:tr>
      <w:tr w:rsidR="00410B57"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410B57" w:rsidRPr="00EB322D" w:rsidRDefault="00410B57" w:rsidP="00410B57">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410B57" w:rsidRPr="00107C20" w:rsidRDefault="00410B57" w:rsidP="00410B57">
            <w:pPr>
              <w:spacing w:after="0"/>
              <w:rPr>
                <w:rFonts w:ascii="Arial" w:hAnsi="Arial" w:cs="Arial"/>
                <w:color w:val="FF0000"/>
                <w:lang w:val="en-US"/>
              </w:rPr>
            </w:pPr>
          </w:p>
        </w:tc>
      </w:tr>
      <w:tr w:rsidR="00410B57"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410B57" w:rsidRPr="00107C20" w:rsidRDefault="00410B57" w:rsidP="00410B57">
            <w:pPr>
              <w:spacing w:after="0"/>
              <w:rPr>
                <w:rFonts w:ascii="Arial" w:hAnsi="Arial" w:cs="Arial"/>
                <w:lang w:val="en-US"/>
              </w:rPr>
            </w:pPr>
          </w:p>
        </w:tc>
      </w:tr>
      <w:tr w:rsidR="00410B57"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77777777"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FE9C51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410B57" w:rsidRPr="00107C20" w:rsidRDefault="00410B57" w:rsidP="00410B57">
            <w:pPr>
              <w:spacing w:after="0"/>
              <w:rPr>
                <w:rFonts w:ascii="Arial" w:hAnsi="Arial" w:cs="Arial"/>
                <w:color w:val="FF0000"/>
                <w:lang w:val="en-US"/>
              </w:rPr>
            </w:pPr>
          </w:p>
        </w:tc>
      </w:tr>
      <w:tr w:rsidR="00410B57"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410B57" w:rsidRPr="00107C20" w:rsidRDefault="00410B57" w:rsidP="00410B57">
            <w:pPr>
              <w:spacing w:after="0"/>
              <w:rPr>
                <w:rFonts w:ascii="Arial" w:hAnsi="Arial" w:cs="Arial"/>
                <w:lang w:val="en-US"/>
              </w:rPr>
            </w:pPr>
          </w:p>
        </w:tc>
      </w:tr>
      <w:tr w:rsidR="00410B57"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410B57" w:rsidRPr="00107C20" w:rsidRDefault="00410B57" w:rsidP="00410B57">
            <w:pPr>
              <w:spacing w:after="0"/>
              <w:rPr>
                <w:rFonts w:ascii="Arial" w:hAnsi="Arial" w:cs="Arial"/>
                <w:color w:val="FF0000"/>
                <w:lang w:val="en-US"/>
              </w:rPr>
            </w:pPr>
          </w:p>
        </w:tc>
      </w:tr>
      <w:tr w:rsidR="00410B57"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410B57" w:rsidRPr="00107C20" w:rsidRDefault="00410B57" w:rsidP="00410B57">
            <w:pPr>
              <w:spacing w:after="0"/>
              <w:rPr>
                <w:rFonts w:ascii="Arial" w:hAnsi="Arial" w:cs="Arial"/>
                <w:lang w:val="en-US"/>
              </w:rPr>
            </w:pPr>
          </w:p>
        </w:tc>
      </w:tr>
      <w:tr w:rsidR="00410B57"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410B57" w:rsidRPr="00107C20" w:rsidRDefault="00410B57" w:rsidP="00410B57">
            <w:pPr>
              <w:spacing w:after="0"/>
              <w:rPr>
                <w:rFonts w:ascii="Arial" w:hAnsi="Arial" w:cs="Arial"/>
                <w:color w:val="FF0000"/>
                <w:lang w:val="en-US"/>
              </w:rPr>
            </w:pPr>
          </w:p>
        </w:tc>
      </w:tr>
      <w:tr w:rsidR="00410B57"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410B57" w:rsidRPr="00107C20" w:rsidRDefault="00410B57" w:rsidP="00410B57">
            <w:pPr>
              <w:spacing w:after="0"/>
              <w:rPr>
                <w:rFonts w:ascii="Arial" w:hAnsi="Arial" w:cs="Arial"/>
                <w:lang w:val="en-US"/>
              </w:rPr>
            </w:pPr>
          </w:p>
        </w:tc>
      </w:tr>
      <w:tr w:rsidR="00410B57"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410B57" w:rsidRPr="00107C20" w:rsidRDefault="00410B57" w:rsidP="00410B57">
            <w:pPr>
              <w:spacing w:after="0"/>
              <w:rPr>
                <w:rFonts w:ascii="Arial" w:hAnsi="Arial" w:cs="Arial"/>
                <w:color w:val="FF0000"/>
                <w:lang w:val="en-US"/>
              </w:rPr>
            </w:pPr>
          </w:p>
        </w:tc>
      </w:tr>
      <w:tr w:rsidR="00410B57"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410B57" w:rsidRPr="00107C20" w:rsidRDefault="00410B57" w:rsidP="00410B57">
            <w:pPr>
              <w:spacing w:after="0"/>
              <w:rPr>
                <w:rFonts w:ascii="Arial" w:hAnsi="Arial" w:cs="Arial"/>
                <w:lang w:val="en-US"/>
              </w:rPr>
            </w:pPr>
          </w:p>
        </w:tc>
      </w:tr>
      <w:tr w:rsidR="00410B57"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410B57" w:rsidRPr="00EB322D" w:rsidRDefault="00410B57" w:rsidP="00410B57">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410B57" w:rsidRPr="00107C20" w:rsidRDefault="00410B57" w:rsidP="00410B57">
            <w:pPr>
              <w:spacing w:after="0"/>
              <w:rPr>
                <w:rFonts w:ascii="Arial" w:hAnsi="Arial" w:cs="Arial"/>
                <w:color w:val="FF0000"/>
                <w:lang w:val="en-US"/>
              </w:rPr>
            </w:pPr>
          </w:p>
        </w:tc>
      </w:tr>
      <w:tr w:rsidR="00410B57"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410B57" w:rsidRPr="00107C20" w:rsidRDefault="00410B57" w:rsidP="00410B57">
            <w:pPr>
              <w:spacing w:after="0"/>
              <w:rPr>
                <w:rFonts w:ascii="Arial" w:hAnsi="Arial" w:cs="Arial"/>
                <w:lang w:val="en-US"/>
              </w:rPr>
            </w:pPr>
          </w:p>
        </w:tc>
      </w:tr>
      <w:tr w:rsidR="00410B57"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410B57" w:rsidRPr="00EB322D" w:rsidRDefault="00410B57" w:rsidP="00410B57">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410B57" w:rsidRPr="00107C20" w:rsidRDefault="00410B57" w:rsidP="00410B57">
            <w:pPr>
              <w:spacing w:after="0"/>
              <w:rPr>
                <w:rFonts w:ascii="Arial" w:hAnsi="Arial" w:cs="Arial"/>
                <w:color w:val="FF0000"/>
                <w:lang w:val="en-US"/>
              </w:rPr>
            </w:pPr>
          </w:p>
        </w:tc>
      </w:tr>
      <w:tr w:rsidR="00410B57"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410B57" w:rsidRPr="00107C20" w:rsidRDefault="00410B57" w:rsidP="00410B57">
            <w:pPr>
              <w:spacing w:after="0"/>
              <w:rPr>
                <w:rFonts w:ascii="Arial" w:hAnsi="Arial" w:cs="Arial"/>
                <w:lang w:val="en-US"/>
              </w:rPr>
            </w:pPr>
          </w:p>
        </w:tc>
      </w:tr>
      <w:tr w:rsidR="00410B57"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410B57" w:rsidRPr="00081B59"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410B57" w:rsidRPr="00107C20" w:rsidRDefault="00410B57" w:rsidP="00410B57">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410B57" w:rsidRPr="00107C20" w:rsidRDefault="00410B57" w:rsidP="00410B57">
            <w:pPr>
              <w:spacing w:after="0"/>
              <w:rPr>
                <w:rFonts w:ascii="Arial" w:hAnsi="Arial" w:cs="Arial"/>
                <w:color w:val="FF0000"/>
                <w:lang w:val="en-US"/>
              </w:rPr>
            </w:pPr>
          </w:p>
        </w:tc>
      </w:tr>
      <w:tr w:rsidR="00410B57"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410B57" w:rsidRPr="00107C20" w:rsidRDefault="00410B57" w:rsidP="00410B57">
            <w:pPr>
              <w:spacing w:after="0"/>
              <w:rPr>
                <w:rFonts w:ascii="Arial" w:hAnsi="Arial" w:cs="Arial"/>
                <w:lang w:val="en-US"/>
              </w:rPr>
            </w:pPr>
          </w:p>
        </w:tc>
      </w:tr>
      <w:tr w:rsidR="00410B57"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410B57" w:rsidRPr="00107C20" w:rsidRDefault="00410B57" w:rsidP="00410B57">
            <w:pPr>
              <w:spacing w:after="0"/>
              <w:rPr>
                <w:rFonts w:ascii="Arial" w:hAnsi="Arial" w:cs="Arial"/>
                <w:color w:val="FF0000"/>
                <w:lang w:val="en-US"/>
              </w:rPr>
            </w:pPr>
          </w:p>
        </w:tc>
      </w:tr>
      <w:tr w:rsidR="00410B57"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410B57" w:rsidRPr="00107C20" w:rsidRDefault="00410B57" w:rsidP="00410B57">
            <w:pPr>
              <w:spacing w:after="0"/>
              <w:rPr>
                <w:rFonts w:ascii="Arial" w:hAnsi="Arial" w:cs="Arial"/>
                <w:lang w:val="en-US"/>
              </w:rPr>
            </w:pPr>
          </w:p>
        </w:tc>
      </w:tr>
      <w:tr w:rsidR="00410B57"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410B57" w:rsidRPr="00107C20" w:rsidRDefault="00410B57" w:rsidP="00410B57">
            <w:pPr>
              <w:spacing w:after="0"/>
              <w:rPr>
                <w:rFonts w:ascii="Arial" w:hAnsi="Arial" w:cs="Arial"/>
                <w:color w:val="FF0000"/>
                <w:lang w:val="en-US"/>
              </w:rPr>
            </w:pPr>
          </w:p>
        </w:tc>
      </w:tr>
      <w:tr w:rsidR="00410B57"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410B57" w:rsidRPr="00107C20" w:rsidRDefault="00410B57" w:rsidP="00410B57">
            <w:pPr>
              <w:spacing w:after="0"/>
              <w:rPr>
                <w:rFonts w:ascii="Arial" w:hAnsi="Arial" w:cs="Arial"/>
                <w:lang w:val="en-US"/>
              </w:rPr>
            </w:pPr>
          </w:p>
        </w:tc>
      </w:tr>
      <w:tr w:rsidR="00410B57"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410B57" w:rsidRPr="00107C20" w:rsidRDefault="00410B57" w:rsidP="00410B57">
            <w:pPr>
              <w:spacing w:after="0"/>
              <w:rPr>
                <w:rFonts w:ascii="Arial" w:hAnsi="Arial" w:cs="Arial"/>
                <w:color w:val="FF0000"/>
                <w:lang w:val="en-US"/>
              </w:rPr>
            </w:pPr>
          </w:p>
        </w:tc>
      </w:tr>
      <w:tr w:rsidR="00410B57"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410B57" w:rsidRPr="00107C20" w:rsidRDefault="00410B57" w:rsidP="00410B57">
            <w:pPr>
              <w:spacing w:after="0"/>
              <w:rPr>
                <w:rFonts w:ascii="Arial" w:hAnsi="Arial" w:cs="Arial"/>
                <w:lang w:val="en-US"/>
              </w:rPr>
            </w:pPr>
          </w:p>
        </w:tc>
      </w:tr>
      <w:tr w:rsidR="00410B57"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410B57" w:rsidRPr="00107C20" w:rsidRDefault="00410B57" w:rsidP="00410B57">
            <w:pPr>
              <w:spacing w:after="0"/>
              <w:rPr>
                <w:rFonts w:ascii="Arial" w:hAnsi="Arial" w:cs="Arial"/>
                <w:color w:val="FF0000"/>
                <w:lang w:val="en-US"/>
              </w:rPr>
            </w:pPr>
          </w:p>
        </w:tc>
      </w:tr>
      <w:tr w:rsidR="00410B57"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410B57" w:rsidRPr="00107C20" w:rsidRDefault="00410B57" w:rsidP="00410B57">
            <w:pPr>
              <w:spacing w:after="0"/>
              <w:rPr>
                <w:rFonts w:ascii="Arial" w:hAnsi="Arial" w:cs="Arial"/>
                <w:lang w:val="en-US"/>
              </w:rPr>
            </w:pPr>
          </w:p>
        </w:tc>
      </w:tr>
      <w:tr w:rsidR="00410B57"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410B57" w:rsidRPr="00EB322D" w:rsidRDefault="00410B57" w:rsidP="00410B57">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410B57" w:rsidRPr="00107C20" w:rsidRDefault="00410B57" w:rsidP="00410B57">
            <w:pPr>
              <w:spacing w:after="0"/>
              <w:rPr>
                <w:rFonts w:ascii="Arial" w:hAnsi="Arial" w:cs="Arial"/>
                <w:color w:val="FF0000"/>
                <w:lang w:val="en-US"/>
              </w:rPr>
            </w:pPr>
          </w:p>
        </w:tc>
      </w:tr>
      <w:tr w:rsidR="00410B57"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410B57"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410B57" w:rsidRPr="00107C20" w:rsidRDefault="00410B57" w:rsidP="00410B57">
            <w:pPr>
              <w:spacing w:after="0"/>
              <w:rPr>
                <w:rFonts w:ascii="Arial" w:hAnsi="Arial" w:cs="Arial"/>
                <w:lang w:val="en-US"/>
              </w:rPr>
            </w:pPr>
          </w:p>
        </w:tc>
      </w:tr>
      <w:tr w:rsidR="00410B57"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410B57" w:rsidRPr="00EB322D" w:rsidRDefault="00410B57" w:rsidP="00410B57">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410B57" w:rsidRPr="00107C20" w:rsidRDefault="00410B57" w:rsidP="00410B57">
            <w:pPr>
              <w:spacing w:after="0"/>
              <w:rPr>
                <w:rFonts w:ascii="Arial" w:hAnsi="Arial" w:cs="Arial"/>
                <w:color w:val="FF0000"/>
                <w:lang w:val="en-US"/>
              </w:rPr>
            </w:pPr>
          </w:p>
        </w:tc>
      </w:tr>
      <w:tr w:rsidR="00410B57"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410B57" w:rsidRPr="00107C20" w:rsidRDefault="00410B57" w:rsidP="00410B57">
            <w:pPr>
              <w:spacing w:after="0"/>
              <w:rPr>
                <w:rFonts w:ascii="Arial" w:hAnsi="Arial" w:cs="Arial"/>
                <w:lang w:val="en-US"/>
              </w:rPr>
            </w:pPr>
          </w:p>
        </w:tc>
      </w:tr>
      <w:tr w:rsidR="00410B57"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410B57" w:rsidRPr="009C3793"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410B57" w:rsidRPr="009C3793" w:rsidRDefault="00410B57" w:rsidP="00410B57">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410B57" w:rsidRPr="00107C20" w:rsidRDefault="00410B57" w:rsidP="00410B57">
            <w:pPr>
              <w:spacing w:after="0"/>
              <w:rPr>
                <w:rFonts w:ascii="Arial" w:hAnsi="Arial" w:cs="Arial"/>
                <w:color w:val="FF0000"/>
                <w:lang w:val="en-US"/>
              </w:rPr>
            </w:pPr>
          </w:p>
        </w:tc>
      </w:tr>
      <w:tr w:rsidR="00410B57"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410B57" w:rsidRPr="00107C20" w:rsidRDefault="00410B57" w:rsidP="00410B57">
            <w:pPr>
              <w:spacing w:after="0"/>
              <w:rPr>
                <w:rFonts w:ascii="Arial" w:hAnsi="Arial" w:cs="Arial"/>
                <w:lang w:val="en-US"/>
              </w:rPr>
            </w:pPr>
          </w:p>
        </w:tc>
      </w:tr>
      <w:tr w:rsidR="00410B57"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410B57" w:rsidRPr="00107C20" w:rsidRDefault="00410B57" w:rsidP="00410B57">
            <w:pPr>
              <w:spacing w:after="0"/>
              <w:rPr>
                <w:rFonts w:ascii="Arial" w:hAnsi="Arial" w:cs="Arial"/>
                <w:lang w:val="en-US"/>
              </w:rPr>
            </w:pPr>
          </w:p>
        </w:tc>
      </w:tr>
      <w:tr w:rsidR="00410B57"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410B57" w:rsidRPr="00385157" w:rsidRDefault="00410B57" w:rsidP="00410B57">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410B57" w:rsidRPr="00385157" w:rsidRDefault="00410B57" w:rsidP="00410B57">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410B57" w:rsidRPr="00107C20" w:rsidRDefault="00410B57" w:rsidP="00410B57">
            <w:pPr>
              <w:spacing w:after="0"/>
              <w:rPr>
                <w:rFonts w:ascii="Arial" w:hAnsi="Arial" w:cs="Arial"/>
                <w:color w:val="FF0000"/>
                <w:lang w:val="en-US"/>
              </w:rPr>
            </w:pPr>
          </w:p>
        </w:tc>
      </w:tr>
      <w:tr w:rsidR="00410B57"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410B57" w:rsidRPr="00107C20" w:rsidRDefault="00410B57" w:rsidP="00410B57">
            <w:pPr>
              <w:spacing w:after="0"/>
              <w:rPr>
                <w:rFonts w:ascii="Arial" w:hAnsi="Arial" w:cs="Arial"/>
                <w:lang w:val="en-US"/>
              </w:rPr>
            </w:pPr>
          </w:p>
        </w:tc>
      </w:tr>
      <w:tr w:rsidR="000503C2" w:rsidRPr="00107C20" w14:paraId="20630811"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0503C2" w:rsidRPr="00230482" w:rsidRDefault="000503C2" w:rsidP="00B56AD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A57625">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A57625" w:rsidRDefault="00A57625" w:rsidP="00B56ADB">
            <w:pPr>
              <w:spacing w:after="0"/>
              <w:rPr>
                <w:rFonts w:ascii="Arial" w:hAnsi="Arial" w:cs="Arial"/>
                <w:b/>
                <w:lang w:val="en-US"/>
              </w:rPr>
            </w:pPr>
            <w:r w:rsidRPr="00A57625">
              <w:rPr>
                <w:rFonts w:ascii="Arial" w:hAnsi="Arial" w:cs="Arial"/>
                <w:b/>
                <w:lang w:val="en-US"/>
              </w:rPr>
              <w:t>CT aspects of enh4MCPTT</w:t>
            </w:r>
          </w:p>
          <w:p w14:paraId="0D1BF65B" w14:textId="16C04B4F" w:rsidR="000503C2" w:rsidRPr="00EB322D" w:rsidRDefault="000503C2" w:rsidP="00B56ADB">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00A57625"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0503C2" w:rsidRPr="00107C20" w:rsidRDefault="000503C2"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9B56D8" w14:textId="77777777" w:rsidR="000503C2" w:rsidRPr="00107C20" w:rsidRDefault="000503C2"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0503C2" w:rsidRPr="00107C20" w:rsidRDefault="000503C2"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0503C2" w:rsidRPr="00107C20" w:rsidRDefault="000503C2"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0503C2" w:rsidRPr="00107C20" w:rsidRDefault="000503C2" w:rsidP="00B56ADB">
            <w:pPr>
              <w:spacing w:after="0"/>
              <w:rPr>
                <w:rFonts w:ascii="Arial" w:hAnsi="Arial" w:cs="Arial"/>
                <w:color w:val="FF0000"/>
                <w:lang w:val="en-US"/>
              </w:rPr>
            </w:pPr>
          </w:p>
        </w:tc>
      </w:tr>
      <w:tr w:rsidR="000503C2" w:rsidRPr="00107C20" w14:paraId="018CAE81"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12394194" w14:textId="77777777" w:rsidR="000503C2" w:rsidRPr="0077413E" w:rsidRDefault="000503C2"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959698" w14:textId="77777777" w:rsidR="000503C2" w:rsidRPr="00107C20" w:rsidRDefault="000503C2"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BF182A" w14:textId="77777777" w:rsidR="000503C2" w:rsidRPr="00107C20" w:rsidRDefault="000503C2"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0EE005" w14:textId="77777777" w:rsidR="000503C2" w:rsidRPr="00107C20" w:rsidRDefault="000503C2"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B4F4B5" w14:textId="77777777" w:rsidR="000503C2" w:rsidRPr="00107C20" w:rsidRDefault="000503C2"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CBC3D" w14:textId="77777777" w:rsidR="000503C2" w:rsidRPr="00107C20" w:rsidRDefault="000503C2"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6E4CFE" w14:textId="77777777" w:rsidR="000503C2" w:rsidRPr="00107C20" w:rsidRDefault="000503C2" w:rsidP="00B56ADB">
            <w:pPr>
              <w:spacing w:after="0"/>
              <w:rPr>
                <w:rFonts w:ascii="Arial" w:hAnsi="Arial" w:cs="Arial"/>
                <w:lang w:val="en-US"/>
              </w:rPr>
            </w:pPr>
          </w:p>
        </w:tc>
      </w:tr>
      <w:tr w:rsidR="000503C2" w:rsidRPr="00107C20" w14:paraId="250AB994"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0503C2" w:rsidRPr="00A57625" w:rsidRDefault="000503C2" w:rsidP="00B56ADB">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A57625">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A57625" w:rsidRDefault="00A57625" w:rsidP="00B56ADB">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0503C2" w:rsidRPr="009C3793" w:rsidRDefault="000503C2" w:rsidP="00B56ADB">
            <w:pPr>
              <w:spacing w:after="0"/>
              <w:rPr>
                <w:rFonts w:ascii="Arial" w:hAnsi="Arial" w:cs="Arial"/>
                <w:b/>
                <w:bCs/>
              </w:rPr>
            </w:pPr>
            <w:r>
              <w:rPr>
                <w:rFonts w:ascii="Arial" w:hAnsi="Arial" w:cs="Arial"/>
                <w:b/>
                <w:bCs/>
              </w:rPr>
              <w:t xml:space="preserve"> [</w:t>
            </w:r>
            <w:proofErr w:type="spellStart"/>
            <w:r w:rsidR="00A57625"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0503C2" w:rsidRPr="00107C20" w:rsidRDefault="000503C2"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1AC7D0" w14:textId="77777777" w:rsidR="000503C2" w:rsidRPr="00107C20" w:rsidRDefault="000503C2"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0503C2" w:rsidRPr="00107C20" w:rsidRDefault="000503C2"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0503C2" w:rsidRPr="00107C20" w:rsidRDefault="000503C2"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0503C2" w:rsidRPr="00107C20" w:rsidRDefault="000503C2" w:rsidP="00B56ADB">
            <w:pPr>
              <w:spacing w:after="0"/>
              <w:rPr>
                <w:rFonts w:ascii="Arial" w:hAnsi="Arial" w:cs="Arial"/>
                <w:color w:val="FF0000"/>
                <w:lang w:val="en-US"/>
              </w:rPr>
            </w:pPr>
          </w:p>
        </w:tc>
      </w:tr>
      <w:tr w:rsidR="000503C2" w:rsidRPr="00107C20" w14:paraId="23F680CD"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77E24B4" w14:textId="77777777" w:rsidR="000503C2" w:rsidRPr="0077413E" w:rsidRDefault="000503C2"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52E13D" w14:textId="77777777" w:rsidR="000503C2" w:rsidRPr="00107C20" w:rsidRDefault="000503C2"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979E73" w14:textId="77777777" w:rsidR="000503C2" w:rsidRPr="00107C20" w:rsidRDefault="000503C2"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A691F2" w14:textId="77777777" w:rsidR="000503C2" w:rsidRPr="00107C20" w:rsidRDefault="000503C2"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9C788" w14:textId="77777777" w:rsidR="000503C2" w:rsidRPr="00107C20" w:rsidRDefault="000503C2"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A88558" w14:textId="77777777" w:rsidR="000503C2" w:rsidRPr="00107C20" w:rsidRDefault="000503C2"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10721C" w14:textId="77777777" w:rsidR="000503C2" w:rsidRPr="00107C20" w:rsidRDefault="000503C2" w:rsidP="00B56ADB">
            <w:pPr>
              <w:spacing w:after="0"/>
              <w:rPr>
                <w:rFonts w:ascii="Arial" w:hAnsi="Arial" w:cs="Arial"/>
                <w:lang w:val="en-US"/>
              </w:rPr>
            </w:pPr>
          </w:p>
        </w:tc>
      </w:tr>
      <w:tr w:rsidR="000503C2" w:rsidRPr="00107C20" w14:paraId="17E9C733"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0503C2" w:rsidRPr="0077413E" w:rsidRDefault="000503C2"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0503C2" w:rsidRPr="00107C20" w:rsidRDefault="000503C2"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0503C2" w:rsidRPr="00107C20" w:rsidRDefault="000503C2"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5F0148" w14:textId="77777777" w:rsidR="000503C2" w:rsidRPr="00107C20" w:rsidRDefault="000503C2"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0503C2" w:rsidRPr="00107C20" w:rsidRDefault="000503C2"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0503C2" w:rsidRPr="00107C20" w:rsidRDefault="000503C2"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0503C2" w:rsidRPr="00107C20" w:rsidRDefault="000503C2" w:rsidP="00B56ADB">
            <w:pPr>
              <w:spacing w:after="0"/>
              <w:rPr>
                <w:rFonts w:ascii="Arial" w:hAnsi="Arial" w:cs="Arial"/>
                <w:lang w:val="en-US"/>
              </w:rPr>
            </w:pPr>
          </w:p>
        </w:tc>
      </w:tr>
      <w:tr w:rsidR="000503C2" w:rsidRPr="00107C20" w14:paraId="15C7EF0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0503C2" w:rsidRPr="00A57625" w:rsidRDefault="000503C2" w:rsidP="00B56ADB">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A57625">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0503C2" w:rsidRPr="00385157" w:rsidRDefault="00A57625" w:rsidP="00A57625">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000503C2"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000503C2"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0503C2" w:rsidRPr="00107C20" w:rsidRDefault="000503C2"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2D5D295" w14:textId="77777777" w:rsidR="000503C2" w:rsidRPr="00107C20" w:rsidRDefault="000503C2"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0503C2" w:rsidRPr="00107C20" w:rsidRDefault="000503C2"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0503C2" w:rsidRPr="00107C20" w:rsidRDefault="000503C2"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0503C2" w:rsidRPr="00107C20" w:rsidRDefault="000503C2" w:rsidP="00B56ADB">
            <w:pPr>
              <w:spacing w:after="0"/>
              <w:rPr>
                <w:rFonts w:ascii="Arial" w:hAnsi="Arial" w:cs="Arial"/>
                <w:color w:val="FF0000"/>
                <w:lang w:val="en-US"/>
              </w:rPr>
            </w:pPr>
          </w:p>
        </w:tc>
      </w:tr>
      <w:tr w:rsidR="000503C2" w:rsidRPr="00107C20" w14:paraId="4B261CB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0503C2" w:rsidRPr="0077413E" w:rsidRDefault="000503C2"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0503C2" w:rsidRPr="00107C20" w:rsidRDefault="000503C2"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0503C2" w:rsidRPr="00107C20" w:rsidRDefault="000503C2"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FF6A5F" w14:textId="77777777" w:rsidR="000503C2" w:rsidRPr="00107C20" w:rsidRDefault="000503C2"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0503C2" w:rsidRPr="00107C20" w:rsidRDefault="000503C2"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0503C2" w:rsidRPr="00107C20" w:rsidRDefault="000503C2"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0503C2" w:rsidRPr="00107C20" w:rsidRDefault="000503C2" w:rsidP="00B56ADB">
            <w:pPr>
              <w:spacing w:after="0"/>
              <w:rPr>
                <w:rFonts w:ascii="Arial" w:hAnsi="Arial" w:cs="Arial"/>
                <w:lang w:val="en-US"/>
              </w:rPr>
            </w:pPr>
          </w:p>
        </w:tc>
      </w:tr>
      <w:tr w:rsidR="00A57625" w:rsidRPr="00107C20" w14:paraId="3E7B6D07"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A57625" w:rsidRPr="00230482" w:rsidRDefault="00A57625" w:rsidP="00B56AD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A57625" w:rsidRDefault="00A57625" w:rsidP="00B56ADB">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A57625" w:rsidRPr="00EB322D" w:rsidRDefault="00A57625" w:rsidP="00B56ADB">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A57625" w:rsidRPr="00107C20" w:rsidRDefault="00A57625"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A1391D" w14:textId="77777777" w:rsidR="00A57625" w:rsidRPr="00107C20" w:rsidRDefault="00A57625"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A57625" w:rsidRPr="00107C20" w:rsidRDefault="00A57625"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A57625" w:rsidRPr="00107C20" w:rsidRDefault="00A57625"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A57625" w:rsidRPr="00107C20" w:rsidRDefault="00A57625" w:rsidP="00B56ADB">
            <w:pPr>
              <w:spacing w:after="0"/>
              <w:rPr>
                <w:rFonts w:ascii="Arial" w:hAnsi="Arial" w:cs="Arial"/>
                <w:color w:val="FF0000"/>
                <w:lang w:val="en-US"/>
              </w:rPr>
            </w:pPr>
          </w:p>
        </w:tc>
      </w:tr>
      <w:tr w:rsidR="00A57625" w:rsidRPr="00107C20" w14:paraId="0F57EC16"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201286CD" w14:textId="77777777" w:rsidR="00A57625" w:rsidRPr="0077413E" w:rsidRDefault="00A57625"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A3779" w14:textId="77777777" w:rsidR="00A57625" w:rsidRPr="00107C20" w:rsidRDefault="00A57625"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BEDDFF" w14:textId="77777777" w:rsidR="00A57625" w:rsidRPr="00107C20" w:rsidRDefault="00A57625"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574C97" w14:textId="77777777" w:rsidR="00A57625" w:rsidRPr="00107C20" w:rsidRDefault="00A57625"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21C3E" w14:textId="77777777" w:rsidR="00A57625" w:rsidRPr="00107C20" w:rsidRDefault="00A57625"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A232C5" w14:textId="77777777" w:rsidR="00A57625" w:rsidRPr="00107C20" w:rsidRDefault="00A57625"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82648A" w14:textId="77777777" w:rsidR="00A57625" w:rsidRPr="00107C20" w:rsidRDefault="00A57625" w:rsidP="00B56ADB">
            <w:pPr>
              <w:spacing w:after="0"/>
              <w:rPr>
                <w:rFonts w:ascii="Arial" w:hAnsi="Arial" w:cs="Arial"/>
                <w:lang w:val="en-US"/>
              </w:rPr>
            </w:pPr>
          </w:p>
        </w:tc>
      </w:tr>
      <w:tr w:rsidR="00A57625" w:rsidRPr="00107C20" w14:paraId="07B26B46"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A57625" w:rsidRPr="00A57625" w:rsidRDefault="00A57625" w:rsidP="00B56ADB">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A57625" w:rsidRPr="00A540FD" w:rsidRDefault="00A540FD" w:rsidP="00B56ADB">
            <w:pPr>
              <w:spacing w:after="0"/>
              <w:rPr>
                <w:rFonts w:ascii="Arial" w:hAnsi="Arial" w:cs="Arial"/>
                <w:b/>
                <w:lang w:val="en-US"/>
              </w:rPr>
            </w:pPr>
            <w:r w:rsidRPr="00A540FD">
              <w:rPr>
                <w:rFonts w:ascii="Arial" w:hAnsi="Arial" w:cs="Arial"/>
                <w:b/>
                <w:lang w:val="en-US"/>
              </w:rPr>
              <w:t xml:space="preserve">CT aspects on </w:t>
            </w:r>
            <w:bookmarkStart w:id="4" w:name="_Hlk130570053"/>
            <w:r w:rsidRPr="00A540FD">
              <w:rPr>
                <w:rFonts w:ascii="Arial" w:hAnsi="Arial" w:cs="Arial"/>
                <w:b/>
                <w:lang w:val="en-US"/>
              </w:rPr>
              <w:t>Spending Limits for AM and UE Policies in the 5GC</w:t>
            </w:r>
            <w:bookmarkEnd w:id="4"/>
            <w:r w:rsidR="00A57625" w:rsidRPr="00A540FD">
              <w:rPr>
                <w:rFonts w:ascii="Arial" w:hAnsi="Arial" w:cs="Arial"/>
                <w:b/>
                <w:lang w:val="en-US"/>
              </w:rPr>
              <w:t xml:space="preserve"> </w:t>
            </w:r>
          </w:p>
          <w:p w14:paraId="629E3ED6" w14:textId="66E309A2" w:rsidR="00A57625" w:rsidRPr="00A540FD" w:rsidRDefault="00A57625" w:rsidP="00B56ADB">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A57625" w:rsidRPr="00107C20" w:rsidRDefault="00A57625"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E9F5626" w14:textId="77777777" w:rsidR="00A57625" w:rsidRPr="00107C20" w:rsidRDefault="00A57625"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A57625" w:rsidRPr="00107C20" w:rsidRDefault="00A57625"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A57625" w:rsidRPr="00107C20" w:rsidRDefault="00A57625"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A57625" w:rsidRPr="00107C20" w:rsidRDefault="00A57625" w:rsidP="00B56ADB">
            <w:pPr>
              <w:spacing w:after="0"/>
              <w:rPr>
                <w:rFonts w:ascii="Arial" w:hAnsi="Arial" w:cs="Arial"/>
                <w:color w:val="FF0000"/>
                <w:lang w:val="en-US"/>
              </w:rPr>
            </w:pPr>
          </w:p>
        </w:tc>
      </w:tr>
      <w:tr w:rsidR="00A57625" w:rsidRPr="00107C20" w14:paraId="45CE371D"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62CA0F9B" w14:textId="77777777" w:rsidR="00A57625" w:rsidRPr="0077413E" w:rsidRDefault="00A57625"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C58978" w14:textId="77777777" w:rsidR="00A57625" w:rsidRPr="00107C20" w:rsidRDefault="00A57625"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37AA78" w14:textId="77777777" w:rsidR="00A57625" w:rsidRPr="00107C20" w:rsidRDefault="00A57625"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938A66" w14:textId="77777777" w:rsidR="00A57625" w:rsidRPr="00107C20" w:rsidRDefault="00A57625"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12580" w14:textId="77777777" w:rsidR="00A57625" w:rsidRPr="00107C20" w:rsidRDefault="00A57625"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786D0D" w14:textId="77777777" w:rsidR="00A57625" w:rsidRPr="00107C20" w:rsidRDefault="00A57625"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FC657D" w14:textId="77777777" w:rsidR="00A57625" w:rsidRPr="00107C20" w:rsidRDefault="00A57625" w:rsidP="00B56ADB">
            <w:pPr>
              <w:spacing w:after="0"/>
              <w:rPr>
                <w:rFonts w:ascii="Arial" w:hAnsi="Arial" w:cs="Arial"/>
                <w:lang w:val="en-US"/>
              </w:rPr>
            </w:pPr>
          </w:p>
        </w:tc>
      </w:tr>
      <w:tr w:rsidR="00A57625" w:rsidRPr="00107C20" w14:paraId="2554A314"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1B472603" w14:textId="7D15A1FF" w:rsidR="00A57625" w:rsidRPr="00230482" w:rsidRDefault="00A57625" w:rsidP="00B56ADB">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138A0846" w14:textId="2EF1C936" w:rsidR="00A57625" w:rsidRPr="00A540FD" w:rsidRDefault="00A540FD" w:rsidP="00B56ADB">
            <w:pPr>
              <w:spacing w:after="0"/>
              <w:rPr>
                <w:rFonts w:ascii="Arial" w:hAnsi="Arial" w:cs="Arial"/>
                <w:b/>
                <w:bCs/>
              </w:rPr>
            </w:pPr>
            <w:r w:rsidRPr="00A540FD">
              <w:rPr>
                <w:rFonts w:ascii="Arial" w:hAnsi="Arial" w:cs="Arial"/>
                <w:b/>
                <w:bCs/>
              </w:rPr>
              <w:t>CT aspects of MPS_WLAN</w:t>
            </w:r>
          </w:p>
          <w:p w14:paraId="316C2E56" w14:textId="2C23F216" w:rsidR="00A57625" w:rsidRPr="00A540FD" w:rsidRDefault="00A57625" w:rsidP="00B56ADB">
            <w:pPr>
              <w:spacing w:after="0"/>
              <w:rPr>
                <w:rFonts w:ascii="Arial" w:hAnsi="Arial" w:cs="Arial"/>
                <w:b/>
                <w:bCs/>
              </w:rPr>
            </w:pPr>
            <w:r w:rsidRPr="00A540FD">
              <w:rPr>
                <w:rFonts w:ascii="Arial" w:hAnsi="Arial" w:cs="Arial"/>
                <w:b/>
                <w:bCs/>
              </w:rPr>
              <w:t xml:space="preserve"> [MPS_WLAN]</w:t>
            </w:r>
          </w:p>
        </w:tc>
        <w:tc>
          <w:tcPr>
            <w:tcW w:w="1240" w:type="dxa"/>
            <w:tcBorders>
              <w:bottom w:val="single" w:sz="4" w:space="0" w:color="auto"/>
            </w:tcBorders>
            <w:shd w:val="clear" w:color="auto" w:fill="FDE9D9" w:themeFill="accent6" w:themeFillTint="33"/>
          </w:tcPr>
          <w:p w14:paraId="1E3A68F8" w14:textId="77777777" w:rsidR="00A57625" w:rsidRPr="00107C20" w:rsidRDefault="00A57625"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1D9AFC3" w14:textId="77777777" w:rsidR="00A57625" w:rsidRPr="00107C20" w:rsidRDefault="00A57625"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A57625" w:rsidRPr="00107C20" w:rsidRDefault="00A57625"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A57625" w:rsidRPr="00107C20" w:rsidRDefault="00A57625"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A57625" w:rsidRPr="00107C20" w:rsidRDefault="00A57625" w:rsidP="00B56ADB">
            <w:pPr>
              <w:spacing w:after="0"/>
              <w:rPr>
                <w:rFonts w:ascii="Arial" w:hAnsi="Arial" w:cs="Arial"/>
                <w:color w:val="FF0000"/>
                <w:lang w:val="en-US"/>
              </w:rPr>
            </w:pPr>
          </w:p>
        </w:tc>
      </w:tr>
      <w:tr w:rsidR="00A57625" w:rsidRPr="00107C20" w14:paraId="20FEF7F9"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3B010072" w14:textId="77777777" w:rsidR="00A57625" w:rsidRPr="0077413E" w:rsidRDefault="00A57625"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7AE883" w14:textId="77777777" w:rsidR="00A57625" w:rsidRPr="00107C20" w:rsidRDefault="00A57625"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6ADEC" w14:textId="77777777" w:rsidR="00A57625" w:rsidRPr="00107C20" w:rsidRDefault="00A57625"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ABB29C0" w14:textId="77777777" w:rsidR="00A57625" w:rsidRPr="00107C20" w:rsidRDefault="00A57625"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93D7DB2" w14:textId="77777777" w:rsidR="00A57625" w:rsidRPr="00107C20" w:rsidRDefault="00A57625"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0BF26C" w14:textId="77777777" w:rsidR="00A57625" w:rsidRPr="00107C20" w:rsidRDefault="00A57625"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60147E" w14:textId="77777777" w:rsidR="00A57625" w:rsidRPr="00107C20" w:rsidRDefault="00A57625" w:rsidP="00B56ADB">
            <w:pPr>
              <w:spacing w:after="0"/>
              <w:rPr>
                <w:rFonts w:ascii="Arial" w:hAnsi="Arial" w:cs="Arial"/>
                <w:lang w:val="en-US"/>
              </w:rPr>
            </w:pPr>
          </w:p>
        </w:tc>
      </w:tr>
      <w:tr w:rsidR="00A57625" w:rsidRPr="00107C20" w14:paraId="1AFA62AF" w14:textId="77777777" w:rsidTr="00B56ADB">
        <w:trPr>
          <w:cantSplit/>
        </w:trPr>
        <w:tc>
          <w:tcPr>
            <w:tcW w:w="974" w:type="dxa"/>
            <w:tcBorders>
              <w:left w:val="single" w:sz="18" w:space="0" w:color="auto"/>
              <w:bottom w:val="single" w:sz="4" w:space="0" w:color="auto"/>
            </w:tcBorders>
            <w:shd w:val="clear" w:color="auto" w:fill="FDE9D9" w:themeFill="accent6" w:themeFillTint="33"/>
          </w:tcPr>
          <w:p w14:paraId="707BC8E5" w14:textId="63C96F18" w:rsidR="00A57625" w:rsidRPr="00A57625" w:rsidRDefault="00A57625" w:rsidP="00B56ADB">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57D6F74B" w14:textId="7F45AB18" w:rsidR="00A57625" w:rsidRPr="00A540FD" w:rsidRDefault="00A540FD" w:rsidP="00B56ADB">
            <w:pPr>
              <w:spacing w:after="0"/>
              <w:rPr>
                <w:rFonts w:ascii="Arial" w:hAnsi="Arial" w:cs="Arial"/>
                <w:b/>
                <w:bCs/>
              </w:rPr>
            </w:pPr>
            <w:r w:rsidRPr="00A540FD">
              <w:rPr>
                <w:rFonts w:ascii="Arial" w:hAnsi="Arial" w:cs="Arial" w:hint="eastAsia"/>
                <w:b/>
                <w:bCs/>
              </w:rPr>
              <w:t>GBA_U Based APIs</w:t>
            </w:r>
          </w:p>
          <w:p w14:paraId="6CD9ED0F" w14:textId="52019205" w:rsidR="00A57625" w:rsidRPr="009C3793" w:rsidRDefault="00A57625" w:rsidP="00B56ADB">
            <w:pPr>
              <w:spacing w:after="0"/>
              <w:rPr>
                <w:rFonts w:ascii="Arial" w:hAnsi="Arial" w:cs="Arial"/>
                <w:b/>
                <w:bCs/>
              </w:rPr>
            </w:pPr>
            <w:r>
              <w:rPr>
                <w:rFonts w:ascii="Arial" w:hAnsi="Arial" w:cs="Arial"/>
                <w:b/>
                <w:bCs/>
              </w:rPr>
              <w:t xml:space="preserve"> [</w:t>
            </w:r>
            <w:r w:rsidRPr="00A57625">
              <w:rPr>
                <w:rFonts w:ascii="Arial" w:hAnsi="Arial" w:cs="Arial"/>
                <w:b/>
                <w:bCs/>
              </w:rPr>
              <w:t>GBA_U_APIs</w:t>
            </w:r>
            <w:r>
              <w:rPr>
                <w:rFonts w:ascii="Arial" w:hAnsi="Arial" w:cs="Arial"/>
                <w:b/>
                <w:bCs/>
              </w:rPr>
              <w:t>]</w:t>
            </w:r>
          </w:p>
        </w:tc>
        <w:tc>
          <w:tcPr>
            <w:tcW w:w="1240" w:type="dxa"/>
            <w:tcBorders>
              <w:bottom w:val="single" w:sz="4" w:space="0" w:color="auto"/>
            </w:tcBorders>
            <w:shd w:val="clear" w:color="auto" w:fill="FDE9D9" w:themeFill="accent6" w:themeFillTint="33"/>
          </w:tcPr>
          <w:p w14:paraId="7F68391A" w14:textId="77777777" w:rsidR="00A57625" w:rsidRPr="00107C20" w:rsidRDefault="00A57625" w:rsidP="00B56ADB">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63A6EF" w14:textId="77777777" w:rsidR="00A57625" w:rsidRPr="00107C20" w:rsidRDefault="00A57625" w:rsidP="00B56ADB">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080ED7" w14:textId="77777777" w:rsidR="00A57625" w:rsidRPr="00107C20" w:rsidRDefault="00A57625" w:rsidP="00B56ADB">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2E3D27" w14:textId="77777777" w:rsidR="00A57625" w:rsidRPr="00107C20" w:rsidRDefault="00A57625" w:rsidP="00B56ADB">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ECBC23" w14:textId="77777777" w:rsidR="00A57625" w:rsidRPr="00107C20" w:rsidRDefault="00A57625" w:rsidP="00B56ADB">
            <w:pPr>
              <w:spacing w:after="0"/>
              <w:rPr>
                <w:rFonts w:ascii="Arial" w:hAnsi="Arial" w:cs="Arial"/>
                <w:color w:val="FF0000"/>
                <w:lang w:val="en-US"/>
              </w:rPr>
            </w:pPr>
          </w:p>
        </w:tc>
      </w:tr>
      <w:tr w:rsidR="00A57625" w:rsidRPr="00107C20" w14:paraId="70A760C8" w14:textId="77777777" w:rsidTr="00B56ADB">
        <w:trPr>
          <w:cantSplit/>
        </w:trPr>
        <w:tc>
          <w:tcPr>
            <w:tcW w:w="974" w:type="dxa"/>
            <w:tcBorders>
              <w:top w:val="single" w:sz="4" w:space="0" w:color="auto"/>
              <w:left w:val="single" w:sz="18" w:space="0" w:color="auto"/>
              <w:bottom w:val="single" w:sz="4" w:space="0" w:color="auto"/>
            </w:tcBorders>
            <w:shd w:val="clear" w:color="auto" w:fill="auto"/>
          </w:tcPr>
          <w:p w14:paraId="12A8907E" w14:textId="77777777" w:rsidR="00A57625" w:rsidRPr="0077413E" w:rsidRDefault="00A57625" w:rsidP="00B56A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BBFF19" w14:textId="77777777" w:rsidR="00A57625" w:rsidRPr="00107C20" w:rsidRDefault="00A57625" w:rsidP="00B56AD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364D4E" w14:textId="77777777" w:rsidR="00A57625" w:rsidRPr="00107C20" w:rsidRDefault="00A57625" w:rsidP="00B56ADB">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8408067" w14:textId="77777777" w:rsidR="00A57625" w:rsidRPr="00107C20" w:rsidRDefault="00A57625" w:rsidP="00B56ADB">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ACBCF" w14:textId="77777777" w:rsidR="00A57625" w:rsidRPr="00107C20" w:rsidRDefault="00A57625" w:rsidP="00B56ADB">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B97641" w14:textId="77777777" w:rsidR="00A57625" w:rsidRPr="00107C20" w:rsidRDefault="00A57625" w:rsidP="00B56A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A5BFB" w14:textId="77777777" w:rsidR="00A57625" w:rsidRPr="00107C20" w:rsidRDefault="00A57625" w:rsidP="00B56ADB">
            <w:pPr>
              <w:spacing w:after="0"/>
              <w:rPr>
                <w:rFonts w:ascii="Arial" w:hAnsi="Arial" w:cs="Arial"/>
                <w:lang w:val="en-US"/>
              </w:rPr>
            </w:pPr>
          </w:p>
        </w:tc>
      </w:tr>
      <w:tr w:rsidR="00410B57"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2BFCAC3E" w:rsidR="00410B57" w:rsidRPr="00230482" w:rsidRDefault="00410B57" w:rsidP="00410B57">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w:t>
            </w:r>
            <w:r w:rsidR="00323ADE">
              <w:rPr>
                <w:rFonts w:ascii="Arial" w:hAnsi="Arial" w:cs="Arial"/>
                <w:b/>
                <w:bCs/>
                <w:lang w:val="en-DE"/>
              </w:rPr>
              <w:t>7</w:t>
            </w:r>
          </w:p>
        </w:tc>
        <w:tc>
          <w:tcPr>
            <w:tcW w:w="2527" w:type="dxa"/>
            <w:tcBorders>
              <w:bottom w:val="single" w:sz="4" w:space="0" w:color="auto"/>
            </w:tcBorders>
            <w:shd w:val="clear" w:color="auto" w:fill="FDE9D9" w:themeFill="accent6" w:themeFillTint="33"/>
          </w:tcPr>
          <w:p w14:paraId="13BE755B" w14:textId="77777777" w:rsidR="00410B57" w:rsidRPr="00107C20" w:rsidRDefault="00410B57" w:rsidP="00410B57">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410B57" w:rsidRPr="00107C20" w:rsidRDefault="00410B57" w:rsidP="00410B57">
            <w:pPr>
              <w:spacing w:after="0"/>
              <w:rPr>
                <w:rFonts w:ascii="Arial" w:hAnsi="Arial" w:cs="Arial"/>
                <w:color w:val="FF0000"/>
                <w:lang w:val="en-US"/>
              </w:rPr>
            </w:pPr>
          </w:p>
        </w:tc>
      </w:tr>
      <w:tr w:rsidR="00410B57"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410B57"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5E531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410B57" w:rsidRPr="00107C20" w:rsidRDefault="00410B57" w:rsidP="00410B57">
            <w:pPr>
              <w:spacing w:after="0"/>
              <w:rPr>
                <w:rFonts w:ascii="Arial" w:hAnsi="Arial" w:cs="Arial"/>
                <w:lang w:val="en-US"/>
              </w:rPr>
            </w:pPr>
          </w:p>
        </w:tc>
      </w:tr>
      <w:tr w:rsidR="00410B57"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410B57" w:rsidRPr="00107C20" w:rsidRDefault="00410B57" w:rsidP="00410B57">
            <w:pPr>
              <w:spacing w:after="0"/>
              <w:rPr>
                <w:rFonts w:ascii="Arial" w:hAnsi="Arial" w:cs="Arial"/>
                <w:b/>
                <w:bCs/>
                <w:lang w:val="en-US"/>
              </w:rPr>
            </w:pPr>
            <w:bookmarkStart w:id="5" w:name="_Hlk112421473"/>
            <w:r>
              <w:rPr>
                <w:rFonts w:ascii="Arial" w:hAnsi="Arial" w:cs="Arial"/>
                <w:b/>
                <w:bCs/>
                <w:lang w:val="en-US"/>
              </w:rPr>
              <w:lastRenderedPageBreak/>
              <w:t>19</w:t>
            </w:r>
          </w:p>
        </w:tc>
        <w:tc>
          <w:tcPr>
            <w:tcW w:w="2527" w:type="dxa"/>
            <w:tcBorders>
              <w:top w:val="single" w:sz="18" w:space="0" w:color="auto"/>
              <w:bottom w:val="single" w:sz="18" w:space="0" w:color="auto"/>
            </w:tcBorders>
            <w:shd w:val="clear" w:color="auto" w:fill="E6E6E6"/>
          </w:tcPr>
          <w:p w14:paraId="1B9E7CDB"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410B57" w:rsidRPr="00107C20" w:rsidRDefault="00410B57" w:rsidP="00410B5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410B57"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 status</w:t>
            </w:r>
          </w:p>
        </w:tc>
      </w:tr>
      <w:tr w:rsidR="00410B57"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410B57" w:rsidRPr="00107C20" w:rsidRDefault="00410B57" w:rsidP="00410B57">
            <w:pPr>
              <w:spacing w:after="0"/>
              <w:rPr>
                <w:rFonts w:ascii="Arial" w:hAnsi="Arial" w:cs="Arial"/>
                <w:lang w:val="en-US"/>
              </w:rPr>
            </w:pPr>
          </w:p>
        </w:tc>
      </w:tr>
      <w:tr w:rsidR="00410B57" w:rsidRPr="000472D1" w14:paraId="7AE96C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Specifications for information</w:t>
            </w:r>
          </w:p>
        </w:tc>
      </w:tr>
      <w:tr w:rsidR="00410B57"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410B57" w:rsidRPr="00107C20" w:rsidRDefault="00410B57" w:rsidP="00410B57">
            <w:pPr>
              <w:spacing w:after="0"/>
              <w:rPr>
                <w:rFonts w:ascii="Arial" w:hAnsi="Arial" w:cs="Arial"/>
                <w:color w:val="FF0000"/>
                <w:lang w:val="en-US"/>
              </w:rPr>
            </w:pPr>
          </w:p>
        </w:tc>
      </w:tr>
      <w:tr w:rsidR="00410B57"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410B57" w:rsidRPr="00107C20" w:rsidRDefault="00410B57" w:rsidP="00410B57">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Specifications for approval</w:t>
            </w:r>
          </w:p>
        </w:tc>
      </w:tr>
      <w:tr w:rsidR="00410B57"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410B57" w:rsidRPr="00107C20" w:rsidRDefault="00410B57" w:rsidP="00410B57">
            <w:pPr>
              <w:spacing w:after="0"/>
              <w:rPr>
                <w:rFonts w:ascii="Arial" w:hAnsi="Arial" w:cs="Arial"/>
                <w:lang w:val="en-US"/>
              </w:rPr>
            </w:pPr>
          </w:p>
        </w:tc>
      </w:tr>
      <w:bookmarkEnd w:id="5"/>
      <w:tr w:rsidR="00410B57"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410B57" w:rsidRPr="00107C20" w:rsidRDefault="00410B57" w:rsidP="00410B57">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410B57" w:rsidRPr="00107C20" w:rsidRDefault="00410B57" w:rsidP="00410B5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410B57" w:rsidRPr="00107C20" w:rsidRDefault="00410B57" w:rsidP="00410B57">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410B57" w:rsidRPr="00107C20" w:rsidRDefault="00410B57" w:rsidP="00410B57">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410B57"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410B57" w:rsidRPr="00107C20" w:rsidRDefault="00410B57" w:rsidP="00410B57">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410B57" w:rsidRPr="00107C20" w:rsidRDefault="00410B57" w:rsidP="00410B57">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410B57" w:rsidRPr="00107C20" w:rsidRDefault="00410B57" w:rsidP="00410B57">
            <w:pPr>
              <w:spacing w:after="0"/>
              <w:rPr>
                <w:rFonts w:ascii="Arial" w:hAnsi="Arial" w:cs="Arial"/>
                <w:color w:val="FF0000"/>
                <w:lang w:val="en-US"/>
              </w:rPr>
            </w:pPr>
          </w:p>
        </w:tc>
      </w:tr>
      <w:tr w:rsidR="00410B57"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410B57" w:rsidRPr="00107C20" w:rsidRDefault="00410B57" w:rsidP="00410B57">
            <w:pPr>
              <w:spacing w:after="0"/>
              <w:rPr>
                <w:rFonts w:ascii="Arial" w:hAnsi="Arial" w:cs="Arial"/>
                <w:color w:val="FF0000"/>
                <w:lang w:val="en-US"/>
              </w:rPr>
            </w:pPr>
          </w:p>
        </w:tc>
      </w:tr>
      <w:tr w:rsidR="00410B57"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410B57" w:rsidRPr="00107C20" w:rsidRDefault="00410B57" w:rsidP="00410B57">
            <w:pPr>
              <w:spacing w:after="0"/>
              <w:rPr>
                <w:rFonts w:ascii="Arial" w:hAnsi="Arial" w:cs="Arial"/>
                <w:color w:val="FF0000"/>
                <w:lang w:val="en-US"/>
              </w:rPr>
            </w:pPr>
          </w:p>
        </w:tc>
      </w:tr>
      <w:tr w:rsidR="00410B57"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410B57" w:rsidRPr="00107C20" w:rsidRDefault="00410B57" w:rsidP="00410B57">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410B57" w:rsidRPr="00107C20" w:rsidRDefault="00410B57" w:rsidP="00410B57">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410B57" w:rsidRPr="00107C20" w:rsidRDefault="00410B57" w:rsidP="00410B57">
            <w:pPr>
              <w:spacing w:after="0"/>
              <w:rPr>
                <w:rFonts w:ascii="Arial" w:hAnsi="Arial" w:cs="Arial"/>
                <w:color w:val="000000"/>
                <w:lang w:val="en-US"/>
              </w:rPr>
            </w:pPr>
          </w:p>
        </w:tc>
        <w:tc>
          <w:tcPr>
            <w:tcW w:w="995" w:type="dxa"/>
            <w:tcBorders>
              <w:top w:val="nil"/>
            </w:tcBorders>
            <w:shd w:val="clear" w:color="auto" w:fill="auto"/>
          </w:tcPr>
          <w:p w14:paraId="01B87593" w14:textId="77777777" w:rsidR="00410B57" w:rsidRPr="00107C20" w:rsidRDefault="00410B57" w:rsidP="00410B5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410B57" w:rsidRPr="00107C20" w:rsidRDefault="00410B57" w:rsidP="00410B57">
            <w:pPr>
              <w:spacing w:after="0"/>
              <w:rPr>
                <w:rFonts w:ascii="Arial" w:hAnsi="Arial" w:cs="Arial"/>
                <w:color w:val="FF0000"/>
                <w:lang w:val="en-US"/>
              </w:rPr>
            </w:pPr>
          </w:p>
        </w:tc>
      </w:tr>
      <w:tr w:rsidR="00410B57"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10B57"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410B57" w:rsidRPr="00107C20" w:rsidRDefault="00410B57" w:rsidP="00410B57">
            <w:pPr>
              <w:spacing w:after="0"/>
              <w:rPr>
                <w:rFonts w:ascii="Arial" w:hAnsi="Arial" w:cs="Arial"/>
                <w:color w:val="FF0000"/>
                <w:lang w:val="en-US"/>
              </w:rPr>
            </w:pPr>
          </w:p>
        </w:tc>
      </w:tr>
      <w:tr w:rsidR="00410B57" w:rsidRPr="000472D1" w14:paraId="709F898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410B57" w:rsidRPr="00107C20" w:rsidRDefault="00410B57" w:rsidP="00410B57">
            <w:pPr>
              <w:spacing w:after="0"/>
              <w:rPr>
                <w:rFonts w:ascii="Arial" w:hAnsi="Arial" w:cs="Arial"/>
                <w:color w:val="FF0000"/>
                <w:lang w:val="en-US"/>
              </w:rPr>
            </w:pPr>
          </w:p>
        </w:tc>
      </w:tr>
      <w:tr w:rsidR="00410B57"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410B57" w:rsidRPr="00107C20" w:rsidRDefault="00410B57" w:rsidP="00410B57">
            <w:pPr>
              <w:spacing w:after="0"/>
              <w:rPr>
                <w:rFonts w:ascii="Arial" w:hAnsi="Arial" w:cs="Arial"/>
                <w:color w:val="FF0000"/>
                <w:lang w:val="en-US"/>
              </w:rPr>
            </w:pPr>
          </w:p>
        </w:tc>
      </w:tr>
      <w:tr w:rsidR="00410B57"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410B57"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410B57" w:rsidRPr="00107C20" w:rsidRDefault="00410B57" w:rsidP="00410B57">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410B57" w:rsidRPr="00107C20" w:rsidRDefault="00410B57" w:rsidP="00410B57">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410B57" w:rsidRPr="00107C20" w:rsidRDefault="00410B57" w:rsidP="00410B57">
            <w:pPr>
              <w:spacing w:after="0"/>
              <w:rPr>
                <w:rFonts w:ascii="Arial" w:hAnsi="Arial" w:cs="Arial"/>
                <w:color w:val="000000"/>
                <w:lang w:val="en-US"/>
              </w:rPr>
            </w:pPr>
          </w:p>
        </w:tc>
        <w:tc>
          <w:tcPr>
            <w:tcW w:w="995" w:type="dxa"/>
            <w:tcBorders>
              <w:top w:val="nil"/>
            </w:tcBorders>
            <w:shd w:val="clear" w:color="auto" w:fill="auto"/>
          </w:tcPr>
          <w:p w14:paraId="22417385" w14:textId="77777777" w:rsidR="00410B57" w:rsidRPr="00107C20" w:rsidRDefault="00410B57" w:rsidP="00410B5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410B57" w:rsidRPr="00107C20" w:rsidRDefault="00410B57" w:rsidP="00410B57">
            <w:pPr>
              <w:spacing w:after="0"/>
              <w:rPr>
                <w:rFonts w:ascii="Arial" w:hAnsi="Arial" w:cs="Arial"/>
                <w:color w:val="FF0000"/>
                <w:lang w:val="en-US"/>
              </w:rPr>
            </w:pPr>
          </w:p>
        </w:tc>
      </w:tr>
      <w:tr w:rsidR="00410B57"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410B57" w:rsidRPr="00B63BD8" w:rsidRDefault="00410B57" w:rsidP="00410B57">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410B57" w:rsidRPr="00107C20" w:rsidRDefault="00410B57" w:rsidP="00410B57">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10B57"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410B57" w:rsidRPr="00107C20" w:rsidRDefault="00410B57" w:rsidP="00410B57">
            <w:pPr>
              <w:spacing w:after="0"/>
              <w:rPr>
                <w:rFonts w:ascii="Arial" w:hAnsi="Arial" w:cs="Arial"/>
                <w:color w:val="FF0000"/>
                <w:lang w:val="en-US"/>
              </w:rPr>
            </w:pPr>
          </w:p>
        </w:tc>
      </w:tr>
      <w:tr w:rsidR="00410B57"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410B57" w:rsidRPr="00107C20" w:rsidRDefault="00410B57" w:rsidP="00410B57">
            <w:pPr>
              <w:spacing w:after="0"/>
              <w:rPr>
                <w:rFonts w:ascii="Arial" w:hAnsi="Arial" w:cs="Arial"/>
                <w:color w:val="FF0000"/>
                <w:lang w:val="en-US"/>
              </w:rPr>
            </w:pPr>
          </w:p>
        </w:tc>
      </w:tr>
      <w:tr w:rsidR="00410B57" w:rsidRPr="000472D1" w14:paraId="15AAA419"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410B57" w:rsidRPr="00107C20" w:rsidRDefault="00410B57" w:rsidP="00410B57">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410B57" w:rsidRPr="00107C20" w:rsidRDefault="00410B57" w:rsidP="00410B57">
            <w:pPr>
              <w:spacing w:after="0"/>
              <w:rPr>
                <w:rFonts w:ascii="Arial" w:hAnsi="Arial" w:cs="Arial"/>
                <w:lang w:val="en-US"/>
              </w:rPr>
            </w:pPr>
            <w:r w:rsidRPr="00107C20">
              <w:rPr>
                <w:rFonts w:ascii="Arial" w:hAnsi="Arial" w:cs="Arial"/>
                <w:color w:val="FF0000"/>
                <w:lang w:val="en-US"/>
              </w:rPr>
              <w:t>Review of the 3GPP work plan</w:t>
            </w:r>
          </w:p>
        </w:tc>
      </w:tr>
      <w:tr w:rsidR="00410B57" w:rsidRPr="00EF095E" w14:paraId="79F949F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410B57" w:rsidRPr="00107C20" w:rsidRDefault="00410B57" w:rsidP="00410B5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410B57" w:rsidRPr="00107C20" w:rsidRDefault="00410B57" w:rsidP="00410B5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324370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410B57" w:rsidRPr="00A273A4" w:rsidRDefault="00410B57" w:rsidP="00410B57">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410B57" w:rsidRPr="00107C20" w:rsidRDefault="00410B57" w:rsidP="00410B57">
            <w:pPr>
              <w:spacing w:after="0"/>
              <w:rPr>
                <w:rFonts w:ascii="Arial" w:hAnsi="Arial" w:cs="Arial"/>
                <w:lang w:val="en-US"/>
              </w:rPr>
            </w:pPr>
          </w:p>
        </w:tc>
      </w:tr>
      <w:tr w:rsidR="00410B57"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410B57" w:rsidRPr="00107C20" w:rsidRDefault="00410B57" w:rsidP="00410B5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410B57" w:rsidRPr="00107C20" w:rsidRDefault="00410B57" w:rsidP="00410B57">
            <w:pPr>
              <w:spacing w:after="0"/>
              <w:rPr>
                <w:rFonts w:ascii="Arial" w:hAnsi="Arial" w:cs="Arial"/>
                <w:lang w:val="en-US"/>
              </w:rPr>
            </w:pPr>
          </w:p>
        </w:tc>
      </w:tr>
      <w:tr w:rsidR="00410B57"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410B57" w:rsidRPr="00107C20" w:rsidRDefault="00410B57" w:rsidP="00410B57">
            <w:pPr>
              <w:spacing w:after="0"/>
              <w:rPr>
                <w:rFonts w:ascii="Arial" w:hAnsi="Arial" w:cs="Arial"/>
                <w:b/>
                <w:bCs/>
                <w:lang w:val="en-US"/>
              </w:rPr>
            </w:pPr>
          </w:p>
        </w:tc>
        <w:tc>
          <w:tcPr>
            <w:tcW w:w="2527" w:type="dxa"/>
            <w:tcBorders>
              <w:top w:val="single" w:sz="4" w:space="0" w:color="auto"/>
              <w:bottom w:val="nil"/>
            </w:tcBorders>
          </w:tcPr>
          <w:p w14:paraId="2CFD6006" w14:textId="77777777" w:rsidR="00410B57" w:rsidRPr="00107C20" w:rsidRDefault="00410B57" w:rsidP="00410B57">
            <w:pPr>
              <w:spacing w:after="0"/>
              <w:rPr>
                <w:rFonts w:ascii="Arial" w:hAnsi="Arial" w:cs="Arial"/>
                <w:b/>
                <w:bCs/>
                <w:lang w:val="en-US"/>
              </w:rPr>
            </w:pPr>
          </w:p>
        </w:tc>
        <w:tc>
          <w:tcPr>
            <w:tcW w:w="1240" w:type="dxa"/>
            <w:tcBorders>
              <w:top w:val="single" w:sz="4" w:space="0" w:color="auto"/>
              <w:bottom w:val="nil"/>
            </w:tcBorders>
          </w:tcPr>
          <w:p w14:paraId="0F59825A"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410B57" w:rsidRPr="00107C20" w:rsidRDefault="00410B57" w:rsidP="00410B57">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410B57" w:rsidRPr="00107C20" w:rsidRDefault="00410B57" w:rsidP="00410B57">
            <w:pPr>
              <w:spacing w:after="0"/>
              <w:rPr>
                <w:rFonts w:ascii="Arial" w:hAnsi="Arial" w:cs="Arial"/>
                <w:lang w:val="en-US"/>
              </w:rPr>
            </w:pPr>
          </w:p>
        </w:tc>
      </w:tr>
      <w:tr w:rsidR="00410B57"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410B57" w:rsidRPr="00107C20" w:rsidRDefault="00410B57" w:rsidP="00410B57">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410B57" w:rsidRPr="00107C20" w:rsidRDefault="00410B57" w:rsidP="00410B5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410B57" w:rsidRPr="00107C20" w:rsidRDefault="00410B57" w:rsidP="00410B5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410B57" w:rsidRPr="00107C20" w:rsidRDefault="00410B57" w:rsidP="00410B5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66144B48" w:rsidR="00410B57" w:rsidRPr="001E7CB9" w:rsidRDefault="00410B57" w:rsidP="00410B57">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w:t>
            </w:r>
            <w:r w:rsidR="002D7E07">
              <w:rPr>
                <w:rFonts w:ascii="Arial" w:hAnsi="Arial" w:cs="Arial"/>
                <w:b/>
                <w:color w:val="0000FF"/>
                <w:highlight w:val="yellow"/>
                <w:lang w:val="en-DE"/>
              </w:rPr>
              <w:t>5:30</w:t>
            </w:r>
            <w:r>
              <w:rPr>
                <w:rFonts w:ascii="Arial" w:hAnsi="Arial" w:cs="Arial"/>
                <w:b/>
                <w:color w:val="0000FF"/>
                <w:highlight w:val="yellow"/>
                <w:lang w:val="en-DE"/>
              </w:rPr>
              <w: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07054CE4"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582A" w14:textId="77777777" w:rsidR="00C84B18" w:rsidRDefault="00C84B18">
      <w:r>
        <w:separator/>
      </w:r>
    </w:p>
  </w:endnote>
  <w:endnote w:type="continuationSeparator" w:id="0">
    <w:p w14:paraId="1B390E6F" w14:textId="77777777" w:rsidR="00C84B18" w:rsidRDefault="00C8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B56ADB" w:rsidRDefault="00B56AD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B56ADB" w:rsidRDefault="00B56ADB"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29379" w14:textId="77777777" w:rsidR="00C84B18" w:rsidRDefault="00C84B18">
      <w:r>
        <w:separator/>
      </w:r>
    </w:p>
  </w:footnote>
  <w:footnote w:type="continuationSeparator" w:id="0">
    <w:p w14:paraId="6FAE306B" w14:textId="77777777" w:rsidR="00C84B18" w:rsidRDefault="00C8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B56ADB" w:rsidRDefault="00B56ADB">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2FCCD9BB" w:rsidR="00B56ADB" w:rsidRDefault="00B56ADB" w:rsidP="00FE65D9">
    <w:pPr>
      <w:pStyle w:val="CRCoverPage"/>
      <w:tabs>
        <w:tab w:val="right" w:pos="9639"/>
      </w:tabs>
      <w:rPr>
        <w:b/>
        <w:noProof/>
        <w:sz w:val="24"/>
      </w:rPr>
    </w:pPr>
    <w:r w:rsidRPr="00FE65D9">
      <w:rPr>
        <w:b/>
        <w:bCs/>
        <w:noProof/>
        <w:sz w:val="24"/>
        <w:lang w:val="sv-SE"/>
      </w:rPr>
      <w:t>3GPP TSG CT#</w:t>
    </w:r>
    <w:r>
      <w:rPr>
        <w:b/>
        <w:bCs/>
        <w:noProof/>
        <w:sz w:val="24"/>
        <w:lang w:val="en-DE"/>
      </w:rPr>
      <w:t>101</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2</w:t>
    </w:r>
    <w:r>
      <w:rPr>
        <w:b/>
        <w:noProof/>
        <w:sz w:val="24"/>
      </w:rPr>
      <w:t>00</w:t>
    </w:r>
    <w:r>
      <w:rPr>
        <w:b/>
        <w:noProof/>
        <w:sz w:val="24"/>
        <w:lang w:val="en-DE"/>
      </w:rPr>
      <w:t>1</w:t>
    </w:r>
  </w:p>
  <w:p w14:paraId="78BEBCC3" w14:textId="6759641B" w:rsidR="00B56ADB" w:rsidRPr="00163A37" w:rsidRDefault="00B56ADB" w:rsidP="00825481">
    <w:pPr>
      <w:pStyle w:val="CRCoverPage"/>
      <w:tabs>
        <w:tab w:val="right" w:pos="9639"/>
      </w:tabs>
      <w:spacing w:after="0"/>
      <w:rPr>
        <w:b/>
        <w:sz w:val="22"/>
      </w:rPr>
    </w:pPr>
    <w:r w:rsidRPr="002A2005">
      <w:rPr>
        <w:b/>
        <w:bCs/>
        <w:noProof/>
        <w:sz w:val="24"/>
        <w:lang w:val="en-DE"/>
      </w:rPr>
      <w:t>Bengaluru</w:t>
    </w:r>
    <w:r>
      <w:rPr>
        <w:b/>
        <w:bCs/>
        <w:noProof/>
        <w:sz w:val="24"/>
        <w:lang w:val="en-DE"/>
      </w:rPr>
      <w:t xml:space="preserve"> (Bangalore)</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8pt;height:75.1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32"/>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89E"/>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101/Docs/CP-232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101/Docs/CP-232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1D64E-7992-41FD-9FAB-F7713C9E7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29</Pages>
  <Words>3575</Words>
  <Characters>20381</Characters>
  <Application>Microsoft Office Word</Application>
  <DocSecurity>0</DocSecurity>
  <Lines>169</Lines>
  <Paragraphs>47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 Schmitt</cp:lastModifiedBy>
  <cp:revision>8</cp:revision>
  <cp:lastPrinted>2003-11-12T02:51:00Z</cp:lastPrinted>
  <dcterms:created xsi:type="dcterms:W3CDTF">2023-08-16T10:41:00Z</dcterms:created>
  <dcterms:modified xsi:type="dcterms:W3CDTF">2023-08-23T10:04:00Z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(3)lWfC7fzfzhAr8SxuRzuVn04slkKy7fiMEF/6AjR0OWEfl6BT8Xcy79Mu21t93WInw/A2E5wA
VHLvlg9ijeKkgCGGX+9CfPFdmkaOy3CKdznjYC8eUYcntxcVpYJiGrsqKWukwCsAC4tLdEbe
njM8l0hWRDCY6QpXlabJZa6tLnm8p5pQ5HAIuU6H6qRbJqRsDk3p1WNEO9q1575HCwAp/TqV
VPJbsWw4QMtNrJkYpi</vt:lpwstr>
  </property>
  <property fmtid="{D5CDD505-2E9C-101B-9397-08002B2CF9AE}" pid="10" name="_2015_ms_pID_7253431">
    <vt:lpwstr>XWq/UTe5gobGwC0znM6ztoJng7VATfWLzhw41zWFpRoCbgD5BGVaPW
+y/Wc0r9FPLQtoEsBDGOsb9bhR3v/vHvTpEVYIR9yWiI+eVNa/oCydE75Wf/1sCd9ary39Fd
BZPw+UG+aeZqne/LMNMPUwpSVZuP60ldHfLCWRAfoPSFUdDk4KsyD4WHK0ZaBiwd2hIbLEca
V2VQqBa6ptIsclTgAbLH7g4WmAXW2xaUIA9G</vt:lpwstr>
  </property>
  <property fmtid="{D5CDD505-2E9C-101B-9397-08002B2CF9AE}" pid="11" name="_2015_ms_pID_7253432">
    <vt:lpwstr>VQ==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1692778781</vt:lpwstr>
  </property>
</Properties>
</file>